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2DC" w:rsidRDefault="008B72DC" w:rsidP="00A4588A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2F5A13" w:rsidRDefault="002F5A13" w:rsidP="00A4588A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B04856">
        <w:rPr>
          <w:rFonts w:ascii="GHEA Grapalat" w:hAnsi="GHEA Grapalat"/>
          <w:sz w:val="24"/>
          <w:szCs w:val="24"/>
          <w:lang w:val="hy-AM"/>
        </w:rPr>
        <w:t>ՔԱՂԱՔԱՇԻՆՈՒԹՅԱՆ ԿՈՄԻՏԵԻ ՆԱԽԱԳԱՀ</w:t>
      </w:r>
    </w:p>
    <w:p w:rsidR="002A7204" w:rsidRPr="00A4588A" w:rsidRDefault="002F5A13" w:rsidP="00A4588A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F5A13">
        <w:rPr>
          <w:rFonts w:ascii="GHEA Grapalat" w:hAnsi="GHEA Grapalat"/>
          <w:sz w:val="24"/>
          <w:szCs w:val="24"/>
          <w:lang w:val="hy-AM"/>
        </w:rPr>
        <w:t>ՊԱՐՈՆ ԵՂԻԱԶԱՐ ՎԱՐԴԱՆՅԱՆ</w:t>
      </w:r>
      <w:r>
        <w:rPr>
          <w:rFonts w:ascii="GHEA Grapalat" w:hAnsi="GHEA Grapalat"/>
          <w:sz w:val="24"/>
          <w:szCs w:val="24"/>
          <w:lang w:val="hy-AM"/>
        </w:rPr>
        <w:t>ԻՆ</w:t>
      </w:r>
    </w:p>
    <w:p w:rsidR="008B72DC" w:rsidRDefault="008B72DC" w:rsidP="001B16F2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72DC" w:rsidRDefault="008B72DC" w:rsidP="001B16F2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1B16F2" w:rsidRDefault="001B16F2" w:rsidP="001B16F2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04856">
        <w:rPr>
          <w:rFonts w:ascii="GHEA Grapalat" w:hAnsi="GHEA Grapalat"/>
          <w:color w:val="000000"/>
          <w:sz w:val="24"/>
          <w:szCs w:val="24"/>
          <w:lang w:val="hy-AM"/>
        </w:rPr>
        <w:t xml:space="preserve">Հարգելի </w:t>
      </w:r>
      <w:r w:rsidR="00161201" w:rsidRPr="00161201">
        <w:rPr>
          <w:rFonts w:ascii="GHEA Grapalat" w:hAnsi="GHEA Grapalat"/>
          <w:color w:val="000000"/>
          <w:sz w:val="24"/>
          <w:szCs w:val="24"/>
          <w:lang w:val="hy-AM"/>
        </w:rPr>
        <w:t>պարոն Վարդանյան</w:t>
      </w:r>
    </w:p>
    <w:p w:rsidR="003F0487" w:rsidRDefault="001B16F2" w:rsidP="003E7B14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04856">
        <w:rPr>
          <w:rFonts w:ascii="GHEA Grapalat" w:hAnsi="GHEA Grapalat"/>
          <w:color w:val="000000"/>
          <w:sz w:val="24"/>
          <w:szCs w:val="24"/>
          <w:lang w:val="hy-AM"/>
        </w:rPr>
        <w:t xml:space="preserve">Ի </w:t>
      </w:r>
      <w:r w:rsidR="0032485D" w:rsidRPr="0032485D">
        <w:rPr>
          <w:rFonts w:ascii="GHEA Grapalat" w:hAnsi="GHEA Grapalat"/>
          <w:color w:val="000000"/>
          <w:sz w:val="24"/>
          <w:szCs w:val="24"/>
          <w:lang w:val="hy-AM"/>
        </w:rPr>
        <w:t xml:space="preserve">պատասխան </w:t>
      </w:r>
      <w:r w:rsidR="00AA044D" w:rsidRPr="00AA044D">
        <w:rPr>
          <w:rFonts w:ascii="GHEA Grapalat" w:hAnsi="GHEA Grapalat"/>
          <w:color w:val="000000"/>
          <w:sz w:val="24"/>
          <w:szCs w:val="24"/>
          <w:lang w:val="hy-AM"/>
        </w:rPr>
        <w:t>2024 թվականի</w:t>
      </w:r>
      <w:r w:rsidR="00AA044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0409F">
        <w:rPr>
          <w:rFonts w:ascii="GHEA Grapalat" w:hAnsi="GHEA Grapalat"/>
          <w:color w:val="000000"/>
          <w:sz w:val="24"/>
          <w:szCs w:val="24"/>
          <w:lang w:val="hy-AM"/>
        </w:rPr>
        <w:t>օգոստոսի</w:t>
      </w:r>
      <w:r w:rsidR="00AA044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0409F">
        <w:rPr>
          <w:rFonts w:ascii="GHEA Grapalat" w:hAnsi="GHEA Grapalat"/>
          <w:color w:val="000000"/>
          <w:sz w:val="24"/>
          <w:szCs w:val="24"/>
          <w:lang w:val="hy-AM"/>
        </w:rPr>
        <w:t>15</w:t>
      </w:r>
      <w:r w:rsidR="00AA044D">
        <w:rPr>
          <w:rFonts w:ascii="GHEA Grapalat" w:hAnsi="GHEA Grapalat"/>
          <w:color w:val="000000"/>
          <w:sz w:val="24"/>
          <w:szCs w:val="24"/>
          <w:lang w:val="hy-AM"/>
        </w:rPr>
        <w:t>-ի</w:t>
      </w:r>
      <w:r w:rsidR="00686945" w:rsidRPr="0068694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686945" w:rsidRPr="0032485D">
        <w:rPr>
          <w:rFonts w:ascii="GHEA Grapalat" w:hAnsi="GHEA Grapalat"/>
          <w:color w:val="000000"/>
          <w:sz w:val="24"/>
          <w:szCs w:val="24"/>
          <w:lang w:val="hy-AM"/>
        </w:rPr>
        <w:t>Ձեր</w:t>
      </w:r>
      <w:r w:rsidR="00AA044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DD4241">
        <w:rPr>
          <w:rFonts w:ascii="GHEA Grapalat" w:hAnsi="GHEA Grapalat"/>
          <w:color w:val="000000"/>
          <w:sz w:val="24"/>
          <w:szCs w:val="24"/>
          <w:lang w:val="hy-AM"/>
        </w:rPr>
        <w:t xml:space="preserve">թիվ </w:t>
      </w:r>
      <w:r w:rsidR="0000409F" w:rsidRPr="0000409F">
        <w:rPr>
          <w:rFonts w:ascii="GHEA Grapalat" w:hAnsi="GHEA Grapalat"/>
          <w:color w:val="000000"/>
          <w:sz w:val="24"/>
          <w:szCs w:val="24"/>
          <w:lang w:val="hy-AM"/>
        </w:rPr>
        <w:t>01/11.3/12228-2024</w:t>
      </w:r>
      <w:r w:rsidR="0000409F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A7056">
        <w:rPr>
          <w:rFonts w:ascii="GHEA Grapalat" w:hAnsi="GHEA Grapalat"/>
          <w:color w:val="000000"/>
          <w:sz w:val="24"/>
          <w:szCs w:val="24"/>
          <w:lang w:val="hy-AM"/>
        </w:rPr>
        <w:t xml:space="preserve">գրության՝ </w:t>
      </w:r>
      <w:r w:rsidR="00F11734" w:rsidRPr="00F11734">
        <w:rPr>
          <w:rFonts w:ascii="GHEA Grapalat" w:hAnsi="GHEA Grapalat"/>
          <w:color w:val="000000"/>
          <w:sz w:val="24"/>
          <w:szCs w:val="24"/>
          <w:lang w:val="hy-AM"/>
        </w:rPr>
        <w:t xml:space="preserve">ՀՀ Սևանա լճի ջրհավաք ավազանի առափնյա հատվածների քաղաքաշինական գոտևորման նախագծի մշակման տեխնիկական առաջադրանքի </w:t>
      </w:r>
      <w:r w:rsidR="00F11734">
        <w:rPr>
          <w:rFonts w:ascii="GHEA Grapalat" w:hAnsi="GHEA Grapalat"/>
          <w:color w:val="000000"/>
          <w:sz w:val="24"/>
          <w:szCs w:val="24"/>
          <w:lang w:val="hy-AM"/>
        </w:rPr>
        <w:t>նախագծի</w:t>
      </w:r>
      <w:r w:rsidR="003E7B14">
        <w:rPr>
          <w:rFonts w:ascii="GHEA Grapalat" w:hAnsi="GHEA Grapalat"/>
          <w:color w:val="000000"/>
          <w:sz w:val="24"/>
          <w:szCs w:val="24"/>
          <w:lang w:val="hy-AM"/>
        </w:rPr>
        <w:t xml:space="preserve"> (</w:t>
      </w:r>
      <w:r w:rsidR="00F11734" w:rsidRPr="00F11734">
        <w:rPr>
          <w:rFonts w:ascii="GHEA Grapalat" w:hAnsi="GHEA Grapalat"/>
          <w:color w:val="000000"/>
          <w:sz w:val="24"/>
          <w:szCs w:val="24"/>
          <w:lang w:val="hy-AM"/>
        </w:rPr>
        <w:t>այսուհետ՝ Նախագիծ</w:t>
      </w:r>
      <w:r w:rsidR="003E7B14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F11734">
        <w:rPr>
          <w:rFonts w:ascii="GHEA Grapalat" w:hAnsi="GHEA Grapalat"/>
          <w:color w:val="000000"/>
          <w:sz w:val="24"/>
          <w:szCs w:val="24"/>
          <w:lang w:val="hy-AM"/>
        </w:rPr>
        <w:t xml:space="preserve"> վերաբերյալ, </w:t>
      </w:r>
      <w:r w:rsidR="003E7B14">
        <w:rPr>
          <w:rFonts w:ascii="GHEA Grapalat" w:hAnsi="GHEA Grapalat"/>
          <w:color w:val="000000"/>
          <w:sz w:val="24"/>
          <w:szCs w:val="24"/>
          <w:lang w:val="hy-AM"/>
        </w:rPr>
        <w:t>առաջարկում</w:t>
      </w:r>
      <w:r w:rsidR="00F11734">
        <w:rPr>
          <w:rFonts w:ascii="GHEA Grapalat" w:hAnsi="GHEA Grapalat"/>
          <w:color w:val="000000"/>
          <w:sz w:val="24"/>
          <w:szCs w:val="24"/>
          <w:lang w:val="hy-AM"/>
        </w:rPr>
        <w:t xml:space="preserve"> եմ</w:t>
      </w:r>
      <w:r w:rsidR="003E7B1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8E52AC">
        <w:rPr>
          <w:rFonts w:ascii="GHEA Grapalat" w:hAnsi="GHEA Grapalat"/>
          <w:color w:val="000000"/>
          <w:sz w:val="24"/>
          <w:szCs w:val="24"/>
          <w:lang w:val="hy-AM"/>
        </w:rPr>
        <w:t>Նախագծի</w:t>
      </w:r>
      <w:r w:rsidR="003E7B14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8E52AC" w:rsidRDefault="003E7B14" w:rsidP="0000409F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1) </w:t>
      </w:r>
      <w:r w:rsidR="008E52AC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="008E52AC" w:rsidRPr="008E52AC">
        <w:rPr>
          <w:rFonts w:ascii="GHEA Grapalat" w:hAnsi="GHEA Grapalat"/>
          <w:color w:val="000000"/>
          <w:sz w:val="24"/>
          <w:szCs w:val="24"/>
          <w:lang w:val="hy-AM"/>
        </w:rPr>
        <w:t>Նախագծի կառուցվածքը</w:t>
      </w:r>
      <w:r w:rsidR="008E52AC">
        <w:rPr>
          <w:rFonts w:ascii="GHEA Grapalat" w:hAnsi="GHEA Grapalat"/>
          <w:color w:val="000000"/>
          <w:sz w:val="24"/>
          <w:szCs w:val="24"/>
          <w:lang w:val="hy-AM"/>
        </w:rPr>
        <w:t>» բաժնից հանել «</w:t>
      </w:r>
      <w:r w:rsidR="008E52AC" w:rsidRPr="008E52AC">
        <w:rPr>
          <w:rFonts w:ascii="GHEA Grapalat" w:hAnsi="GHEA Grapalat"/>
          <w:color w:val="000000"/>
          <w:sz w:val="24"/>
          <w:szCs w:val="24"/>
          <w:lang w:val="hy-AM"/>
        </w:rPr>
        <w:t>սանիտարական, հիգիենիկ</w:t>
      </w:r>
      <w:r w:rsidR="008E52AC">
        <w:rPr>
          <w:rFonts w:ascii="GHEA Grapalat" w:hAnsi="GHEA Grapalat"/>
          <w:color w:val="000000"/>
          <w:sz w:val="24"/>
          <w:szCs w:val="24"/>
          <w:lang w:val="hy-AM"/>
        </w:rPr>
        <w:t xml:space="preserve">» բառերը, հաշվի առնելով, որ </w:t>
      </w:r>
      <w:r w:rsidR="00973877">
        <w:rPr>
          <w:rFonts w:ascii="GHEA Grapalat" w:hAnsi="GHEA Grapalat"/>
          <w:color w:val="000000"/>
          <w:sz w:val="24"/>
          <w:szCs w:val="24"/>
          <w:lang w:val="hy-AM"/>
        </w:rPr>
        <w:t>վերջիններս չեն առնչվում բաժնի կարգավորման ոլորտին,</w:t>
      </w:r>
    </w:p>
    <w:p w:rsidR="00973877" w:rsidRDefault="003E7B14" w:rsidP="003E7B14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2) «</w:t>
      </w:r>
      <w:r w:rsidRPr="003E7B14">
        <w:rPr>
          <w:rFonts w:ascii="GHEA Grapalat" w:hAnsi="GHEA Grapalat"/>
          <w:color w:val="000000"/>
          <w:sz w:val="24"/>
          <w:szCs w:val="24"/>
          <w:lang w:val="hy-AM"/>
        </w:rPr>
        <w:t>Նախագծի կազմը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 և «</w:t>
      </w:r>
      <w:r w:rsidRPr="003E7B14">
        <w:rPr>
          <w:rFonts w:ascii="GHEA Grapalat" w:hAnsi="GHEA Grapalat"/>
          <w:color w:val="000000"/>
          <w:sz w:val="24"/>
          <w:szCs w:val="24"/>
          <w:lang w:val="hy-AM"/>
        </w:rPr>
        <w:t>Կողմնորոշիչ չափորոշիչներ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 բաժիններից հանել «</w:t>
      </w:r>
      <w:r w:rsidRPr="003E7B14">
        <w:rPr>
          <w:rFonts w:ascii="GHEA Grapalat" w:hAnsi="GHEA Grapalat"/>
          <w:color w:val="000000"/>
          <w:sz w:val="24"/>
          <w:szCs w:val="24"/>
          <w:lang w:val="hy-AM"/>
        </w:rPr>
        <w:t xml:space="preserve">սանիտարական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չափանիշներ» բառերը, </w:t>
      </w:r>
      <w:r w:rsidRPr="003E7B14">
        <w:rPr>
          <w:rFonts w:ascii="GHEA Grapalat" w:hAnsi="GHEA Grapalat"/>
          <w:color w:val="000000"/>
          <w:sz w:val="24"/>
          <w:szCs w:val="24"/>
          <w:lang w:val="hy-AM"/>
        </w:rPr>
        <w:t>հաշվի առնելով, որ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3E7B14">
        <w:rPr>
          <w:rFonts w:ascii="GHEA Grapalat" w:hAnsi="GHEA Grapalat"/>
          <w:color w:val="000000"/>
          <w:sz w:val="24"/>
          <w:szCs w:val="24"/>
          <w:lang w:val="hy-AM"/>
        </w:rPr>
        <w:t>բնակչության սանիտարահամաճարակային անվտանգության ապահովման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ոլորտի իրավական ակտերով չեն կարող կանոնակարգվել </w:t>
      </w:r>
      <w:r w:rsidRPr="003E7B14">
        <w:rPr>
          <w:rFonts w:ascii="GHEA Grapalat" w:hAnsi="GHEA Grapalat"/>
          <w:color w:val="000000"/>
          <w:sz w:val="24"/>
          <w:szCs w:val="24"/>
          <w:lang w:val="hy-AM"/>
        </w:rPr>
        <w:t>ափամերձ ավազոտ լողափերի առավելագույն թույլատրելի ռեկրեացիոն բռնվածության</w:t>
      </w:r>
      <w:r w:rsidR="005B20F6">
        <w:rPr>
          <w:rFonts w:ascii="GHEA Grapalat" w:hAnsi="GHEA Grapalat"/>
          <w:color w:val="000000"/>
          <w:sz w:val="24"/>
          <w:szCs w:val="24"/>
          <w:lang w:val="hy-AM"/>
        </w:rPr>
        <w:t>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, ինչպես նաև </w:t>
      </w:r>
      <w:r w:rsidRPr="003E7B14">
        <w:rPr>
          <w:rFonts w:ascii="GHEA Grapalat" w:hAnsi="GHEA Grapalat"/>
          <w:color w:val="000000"/>
          <w:sz w:val="24"/>
          <w:szCs w:val="24"/>
          <w:lang w:val="hy-AM"/>
        </w:rPr>
        <w:t xml:space="preserve">ավտոկայանատեղերի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տեղադրման</w:t>
      </w:r>
      <w:r w:rsidR="005B20F6">
        <w:rPr>
          <w:rFonts w:ascii="GHEA Grapalat" w:hAnsi="GHEA Grapalat"/>
          <w:color w:val="000000"/>
          <w:sz w:val="24"/>
          <w:szCs w:val="24"/>
          <w:lang w:val="hy-AM"/>
        </w:rPr>
        <w:t>ը ներկայացվող պահանջները:</w:t>
      </w:r>
    </w:p>
    <w:p w:rsidR="00C32A61" w:rsidRDefault="003E7B14" w:rsidP="00AB25E0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Միաժամանակ</w:t>
      </w:r>
      <w:r w:rsidR="00C32A61">
        <w:rPr>
          <w:rFonts w:ascii="GHEA Grapalat" w:hAnsi="GHEA Grapalat"/>
          <w:color w:val="000000"/>
          <w:sz w:val="24"/>
          <w:szCs w:val="24"/>
          <w:lang w:val="hy-AM"/>
        </w:rPr>
        <w:t xml:space="preserve">, առաջարկում եմ </w:t>
      </w:r>
      <w:r w:rsidR="00C32A61" w:rsidRPr="00C32A61">
        <w:rPr>
          <w:rFonts w:ascii="GHEA Grapalat" w:hAnsi="GHEA Grapalat"/>
          <w:color w:val="000000"/>
          <w:sz w:val="24"/>
          <w:szCs w:val="24"/>
          <w:lang w:val="hy-AM"/>
        </w:rPr>
        <w:t xml:space="preserve">Սևանա լճի </w:t>
      </w:r>
      <w:r w:rsidR="004B657A" w:rsidRPr="004B657A">
        <w:rPr>
          <w:rFonts w:ascii="GHEA Grapalat" w:hAnsi="GHEA Grapalat"/>
          <w:color w:val="000000"/>
          <w:sz w:val="24"/>
          <w:szCs w:val="24"/>
          <w:lang w:val="hy-AM"/>
        </w:rPr>
        <w:t xml:space="preserve">ռեկրեացիոն </w:t>
      </w:r>
      <w:r w:rsidR="004B657A">
        <w:rPr>
          <w:rFonts w:ascii="GHEA Grapalat" w:hAnsi="GHEA Grapalat"/>
          <w:color w:val="000000"/>
          <w:sz w:val="24"/>
          <w:szCs w:val="24"/>
          <w:lang w:val="hy-AM"/>
        </w:rPr>
        <w:t xml:space="preserve">գոտիներում </w:t>
      </w:r>
      <w:r w:rsidR="00C32A61">
        <w:rPr>
          <w:rFonts w:ascii="GHEA Grapalat" w:hAnsi="GHEA Grapalat"/>
          <w:color w:val="000000"/>
          <w:sz w:val="24"/>
          <w:szCs w:val="24"/>
          <w:lang w:val="hy-AM"/>
        </w:rPr>
        <w:t xml:space="preserve">նախատեսել խմելու ջրի և հասարակական զուգարանների </w:t>
      </w:r>
      <w:r w:rsidR="00C32A61" w:rsidRPr="00C32A61">
        <w:rPr>
          <w:rFonts w:ascii="GHEA Grapalat" w:hAnsi="GHEA Grapalat"/>
          <w:color w:val="000000"/>
          <w:sz w:val="24"/>
          <w:szCs w:val="24"/>
          <w:lang w:val="hy-AM"/>
        </w:rPr>
        <w:t>ապահովվածության</w:t>
      </w:r>
      <w:r w:rsidR="00C32A61">
        <w:rPr>
          <w:rFonts w:ascii="GHEA Grapalat" w:hAnsi="GHEA Grapalat"/>
          <w:color w:val="000000"/>
          <w:sz w:val="24"/>
          <w:szCs w:val="24"/>
          <w:lang w:val="hy-AM"/>
        </w:rPr>
        <w:t xml:space="preserve"> պահանջ:</w:t>
      </w:r>
    </w:p>
    <w:p w:rsidR="00AB25E0" w:rsidRDefault="00C32A61" w:rsidP="00AB25E0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Հ</w:t>
      </w:r>
      <w:r w:rsidR="003E7B14">
        <w:rPr>
          <w:rFonts w:ascii="GHEA Grapalat" w:hAnsi="GHEA Grapalat"/>
          <w:color w:val="000000"/>
          <w:sz w:val="24"/>
          <w:szCs w:val="24"/>
          <w:lang w:val="hy-AM"/>
        </w:rPr>
        <w:t>այտնում եմ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նաև</w:t>
      </w:r>
      <w:r w:rsidR="003E7B14">
        <w:rPr>
          <w:rFonts w:ascii="GHEA Grapalat" w:hAnsi="GHEA Grapalat"/>
          <w:color w:val="000000"/>
          <w:sz w:val="24"/>
          <w:szCs w:val="24"/>
          <w:lang w:val="hy-AM"/>
        </w:rPr>
        <w:t xml:space="preserve">, որ </w:t>
      </w:r>
      <w:r w:rsidR="00154869" w:rsidRPr="00154869">
        <w:rPr>
          <w:rFonts w:ascii="GHEA Grapalat" w:hAnsi="GHEA Grapalat"/>
          <w:color w:val="000000"/>
          <w:sz w:val="24"/>
          <w:szCs w:val="24"/>
          <w:lang w:val="hy-AM"/>
        </w:rPr>
        <w:t xml:space="preserve">ռեկրեացիոն (հանգստի, սպորտի (մարզական) և լողի) նպատակով ջրօգտագործման վայրերում մակերևութային ջրային ռեսուրսների ջրի </w:t>
      </w:r>
      <w:r w:rsidR="00AB25E0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որակը պետք է համապատասխանի </w:t>
      </w:r>
      <w:r w:rsidR="00AB25E0" w:rsidRPr="00AB25E0">
        <w:rPr>
          <w:rFonts w:ascii="GHEA Grapalat" w:hAnsi="GHEA Grapalat"/>
          <w:color w:val="000000"/>
          <w:sz w:val="24"/>
          <w:szCs w:val="24"/>
          <w:lang w:val="hy-AM"/>
        </w:rPr>
        <w:t xml:space="preserve">ՀՀ առողջապահության </w:t>
      </w:r>
      <w:r w:rsidR="00AB25E0">
        <w:rPr>
          <w:rFonts w:ascii="GHEA Grapalat" w:hAnsi="GHEA Grapalat"/>
          <w:color w:val="000000"/>
          <w:sz w:val="24"/>
          <w:szCs w:val="24"/>
          <w:lang w:val="hy-AM"/>
        </w:rPr>
        <w:t xml:space="preserve">նախարարի </w:t>
      </w:r>
      <w:r w:rsidR="00AB25E0" w:rsidRPr="00AB25E0">
        <w:rPr>
          <w:rFonts w:ascii="GHEA Grapalat" w:hAnsi="GHEA Grapalat"/>
          <w:color w:val="000000"/>
          <w:sz w:val="24"/>
          <w:szCs w:val="24"/>
          <w:lang w:val="hy-AM"/>
        </w:rPr>
        <w:t>2018</w:t>
      </w:r>
      <w:r w:rsidR="00AB25E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B25E0" w:rsidRPr="00AB25E0">
        <w:rPr>
          <w:rFonts w:ascii="GHEA Grapalat" w:hAnsi="GHEA Grapalat"/>
          <w:color w:val="000000"/>
          <w:sz w:val="24"/>
          <w:szCs w:val="24"/>
          <w:lang w:val="hy-AM"/>
        </w:rPr>
        <w:t>թ</w:t>
      </w:r>
      <w:r w:rsidR="00AB25E0">
        <w:rPr>
          <w:rFonts w:ascii="GHEA Grapalat" w:hAnsi="GHEA Grapalat"/>
          <w:color w:val="000000"/>
          <w:sz w:val="24"/>
          <w:szCs w:val="24"/>
          <w:lang w:val="hy-AM"/>
        </w:rPr>
        <w:t xml:space="preserve">վականի </w:t>
      </w:r>
      <w:r w:rsidR="00AB25E0" w:rsidRPr="00AB25E0">
        <w:rPr>
          <w:rFonts w:ascii="GHEA Grapalat" w:hAnsi="GHEA Grapalat"/>
          <w:color w:val="000000"/>
          <w:sz w:val="24"/>
          <w:szCs w:val="24"/>
          <w:lang w:val="hy-AM"/>
        </w:rPr>
        <w:t>ապրիլի</w:t>
      </w:r>
      <w:r w:rsidR="00AB25E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B25E0" w:rsidRPr="00AB25E0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AB25E0">
        <w:rPr>
          <w:rFonts w:ascii="GHEA Grapalat" w:hAnsi="GHEA Grapalat"/>
          <w:color w:val="000000"/>
          <w:sz w:val="24"/>
          <w:szCs w:val="24"/>
          <w:lang w:val="hy-AM"/>
        </w:rPr>
        <w:t xml:space="preserve">-ի թիվ </w:t>
      </w:r>
      <w:r w:rsidR="00AB25E0" w:rsidRPr="00AB25E0">
        <w:rPr>
          <w:rFonts w:ascii="GHEA Grapalat" w:hAnsi="GHEA Grapalat"/>
          <w:color w:val="000000"/>
          <w:sz w:val="24"/>
          <w:szCs w:val="24"/>
          <w:lang w:val="hy-AM"/>
        </w:rPr>
        <w:t>09-Ն հրաման</w:t>
      </w:r>
      <w:r w:rsidR="00AB25E0">
        <w:rPr>
          <w:rFonts w:ascii="GHEA Grapalat" w:hAnsi="GHEA Grapalat"/>
          <w:color w:val="000000"/>
          <w:sz w:val="24"/>
          <w:szCs w:val="24"/>
          <w:lang w:val="hy-AM"/>
        </w:rPr>
        <w:t>ի պահանջներին:</w:t>
      </w:r>
    </w:p>
    <w:p w:rsidR="008B72DC" w:rsidRDefault="008B72DC" w:rsidP="00AB25E0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72DC" w:rsidRDefault="008B72DC" w:rsidP="00AB25E0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B72DC" w:rsidRPr="00AB25E0" w:rsidRDefault="008B72DC" w:rsidP="00AB25E0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956E9C" w:rsidRPr="00161CA1" w:rsidRDefault="00956E9C" w:rsidP="00956E9C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61CA1">
        <w:rPr>
          <w:rFonts w:ascii="GHEA Grapalat" w:hAnsi="GHEA Grapalat"/>
          <w:sz w:val="24"/>
          <w:szCs w:val="24"/>
          <w:lang w:val="hy-AM"/>
        </w:rPr>
        <w:t>ՀԱՐԳԱՆՔՈՎ`</w:t>
      </w:r>
    </w:p>
    <w:p w:rsidR="00956E9C" w:rsidRPr="00D91D74" w:rsidRDefault="00956E9C" w:rsidP="00956E9C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61CA1">
        <w:rPr>
          <w:rFonts w:ascii="GHEA Grapalat" w:hAnsi="GHEA Grapalat"/>
          <w:sz w:val="24"/>
          <w:szCs w:val="24"/>
          <w:lang w:val="hy-AM"/>
        </w:rPr>
        <w:t>ՊԱՐՏԱԿԱՆՈՒԹՅՈՒՆՆԵՐԸ ԿԱՏԱՐՈՂ`                   ԼԵՆԱ ՆԱՆՈՒՇՅԱՆ</w:t>
      </w:r>
    </w:p>
    <w:p w:rsidR="00956E9C" w:rsidRDefault="00956E9C" w:rsidP="00956E9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686945" w:rsidRDefault="00D9321E" w:rsidP="00D9321E">
      <w:pPr>
        <w:tabs>
          <w:tab w:val="left" w:pos="5370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B5273954-296D-40A8-A075-83430C341B21}" provid="{00000000-0000-0000-0000-000000000000}" issignatureline="t"/>
          </v:shape>
        </w:pict>
      </w:r>
      <w:bookmarkStart w:id="0" w:name="_GoBack"/>
      <w:bookmarkEnd w:id="0"/>
    </w:p>
    <w:p w:rsidR="00686945" w:rsidRPr="00D91D74" w:rsidRDefault="00686945" w:rsidP="00956E9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B72DC" w:rsidRDefault="008B72DC" w:rsidP="00956E9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8B72DC" w:rsidRDefault="008B72DC" w:rsidP="00956E9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8B72DC" w:rsidRDefault="008B72DC" w:rsidP="00956E9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956E9C" w:rsidRPr="00D91D74" w:rsidRDefault="00956E9C" w:rsidP="00956E9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D91D74">
        <w:rPr>
          <w:rFonts w:ascii="GHEA Grapalat" w:hAnsi="GHEA Grapalat"/>
          <w:sz w:val="16"/>
          <w:szCs w:val="16"/>
          <w:lang w:val="hy-AM"/>
        </w:rPr>
        <w:t>Կատարող` Արայիկ Պապոյան</w:t>
      </w:r>
    </w:p>
    <w:p w:rsidR="00956E9C" w:rsidRPr="00D91D74" w:rsidRDefault="00956E9C" w:rsidP="00956E9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D91D74">
        <w:rPr>
          <w:rFonts w:ascii="GHEA Grapalat" w:hAnsi="GHEA Grapalat"/>
          <w:sz w:val="16"/>
          <w:szCs w:val="16"/>
          <w:lang w:val="hy-AM"/>
        </w:rPr>
        <w:t>ԱՆ «ՀՎԿ ԱԶԳԱՅԻՆ ԿԵՆՏՐՈՆ» ՊՈԱԿ</w:t>
      </w:r>
    </w:p>
    <w:p w:rsidR="00CB2043" w:rsidRPr="00EC71A3" w:rsidRDefault="00956E9C" w:rsidP="00EC71A3">
      <w:pPr>
        <w:spacing w:after="0" w:line="240" w:lineRule="auto"/>
        <w:rPr>
          <w:rStyle w:val="Emphasis"/>
          <w:rFonts w:ascii="GHEA Grapalat" w:hAnsi="GHEA Grapalat"/>
          <w:i w:val="0"/>
          <w:iCs w:val="0"/>
          <w:sz w:val="16"/>
          <w:szCs w:val="16"/>
          <w:lang w:val="hy-AM"/>
        </w:rPr>
      </w:pPr>
      <w:r w:rsidRPr="00D91D74">
        <w:rPr>
          <w:rFonts w:ascii="GHEA Grapalat" w:hAnsi="GHEA Grapalat"/>
          <w:sz w:val="16"/>
          <w:szCs w:val="16"/>
          <w:lang w:val="hy-AM"/>
        </w:rPr>
        <w:t xml:space="preserve">Հեռ. </w:t>
      </w:r>
      <w:r w:rsidRPr="00262B51">
        <w:rPr>
          <w:rFonts w:ascii="GHEA Grapalat" w:hAnsi="GHEA Grapalat"/>
          <w:sz w:val="16"/>
          <w:szCs w:val="16"/>
          <w:lang w:val="hy-AM"/>
        </w:rPr>
        <w:t>012808083/2214</w:t>
      </w:r>
    </w:p>
    <w:sectPr w:rsidR="00CB2043" w:rsidRPr="00EC71A3" w:rsidSect="00A04864">
      <w:headerReference w:type="default" r:id="rId7"/>
      <w:headerReference w:type="first" r:id="rId8"/>
      <w:footerReference w:type="first" r:id="rId9"/>
      <w:pgSz w:w="11906" w:h="16838" w:code="9"/>
      <w:pgMar w:top="851" w:right="1134" w:bottom="851" w:left="1418" w:header="53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A8C" w:rsidRDefault="00667A8C">
      <w:r>
        <w:separator/>
      </w:r>
    </w:p>
  </w:endnote>
  <w:endnote w:type="continuationSeparator" w:id="0">
    <w:p w:rsidR="00667A8C" w:rsidRDefault="0066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Pr="00FA761A" w:rsidRDefault="00D9321E" w:rsidP="00FA761A">
    <w:pPr>
      <w:pStyle w:val="Footer"/>
      <w:rPr>
        <w:rFonts w:ascii="GHEA Grapalat" w:hAnsi="GHEA Grapalat"/>
        <w:lang w:val="en-US"/>
      </w:rPr>
    </w:pPr>
    <w:r>
      <w:rPr>
        <w:rFonts w:ascii="GHEA Grapalat" w:hAnsi="GHEA Grapalat"/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136.8pt;margin-top:9.1pt;width:343.75pt;height:4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" filled="f" stroked="f">
          <v:textbox inset=",1.3mm">
            <w:txbxContent>
              <w:p w:rsidR="00FA761A" w:rsidRPr="00AA1C91" w:rsidRDefault="00FA761A" w:rsidP="00AA1C91">
                <w:pPr>
                  <w:pStyle w:val="NormalWeb"/>
                  <w:spacing w:before="0" w:beforeAutospacing="0" w:after="0" w:afterAutospacing="0" w:line="240" w:lineRule="auto"/>
                  <w:jc w:val="center"/>
                  <w:rPr>
                    <w:rFonts w:ascii="GHEA Grapalat" w:hAnsi="GHEA Grapalat"/>
                    <w:b/>
                    <w:sz w:val="18"/>
                    <w:szCs w:val="18"/>
                    <w:lang w:val="en-US"/>
                  </w:rPr>
                </w:pP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Հայաստանի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Հանրապետություն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Երևան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0010,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Կառավարական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տուն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N 3</w:t>
                </w:r>
                <w:r w:rsidR="00AA1C91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="00436BC1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  <w:lang w:val="hy-AM"/>
                  </w:rPr>
                  <w:t>Հ</w:t>
                </w:r>
                <w:r w:rsidRPr="00FA761A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</w:rPr>
                  <w:t>եռ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.</w:t>
                </w:r>
                <w:r w:rsidR="00AA1C9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(+ 374 60) 80 80 03</w:t>
                </w:r>
                <w:r w:rsidR="00CA1C6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էլ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.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փոստ</w:t>
                </w:r>
                <w:r w:rsidR="00AA1C91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minister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@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moh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.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am</w:t>
                </w:r>
              </w:p>
            </w:txbxContent>
          </v:textbox>
        </v:shape>
      </w:pict>
    </w:r>
    <w:r w:rsidR="00FA761A">
      <w:rPr>
        <w:noProof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-61954</wp:posOffset>
          </wp:positionH>
          <wp:positionV relativeFrom="paragraph">
            <wp:posOffset>175757</wp:posOffset>
          </wp:positionV>
          <wp:extent cx="1537970" cy="345440"/>
          <wp:effectExtent l="0" t="0" r="0" b="0"/>
          <wp:wrapTight wrapText="bothSides">
            <wp:wrapPolygon edited="0">
              <wp:start x="1338" y="0"/>
              <wp:lineTo x="0" y="5956"/>
              <wp:lineTo x="0" y="11912"/>
              <wp:lineTo x="803" y="20250"/>
              <wp:lineTo x="20334" y="20250"/>
              <wp:lineTo x="20334" y="19059"/>
              <wp:lineTo x="21404" y="7147"/>
              <wp:lineTo x="21404" y="0"/>
              <wp:lineTo x="1338" y="0"/>
            </wp:wrapPolygon>
          </wp:wrapTight>
          <wp:docPr id="6" name="Picture 6" descr="C:\Users\MOH\Desktop\LOGOmo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OH\Desktop\LOGOmo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4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A8C" w:rsidRDefault="00667A8C">
      <w:r>
        <w:separator/>
      </w:r>
    </w:p>
  </w:footnote>
  <w:footnote w:type="continuationSeparator" w:id="0">
    <w:p w:rsidR="00667A8C" w:rsidRDefault="00667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3F2" w:rsidRPr="00A04864" w:rsidRDefault="002943F2" w:rsidP="00A04864">
    <w:pPr>
      <w:pStyle w:val="Header"/>
    </w:pPr>
    <w:r w:rsidRPr="00A0486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Default="00D9321E" w:rsidP="005648AC">
    <w:pPr>
      <w:jc w:val="center"/>
      <w:rPr>
        <w:rFonts w:ascii="GHEA Grapalat" w:hAnsi="GHEA Grapalat" w:cs="Sylfaen"/>
        <w:lang w:val="en-US"/>
      </w:rPr>
    </w:pPr>
    <w:r>
      <w:rPr>
        <w:rFonts w:ascii="GHEA Grapalat" w:hAnsi="GHEA Grapalat"/>
        <w:noProof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left:0;text-align:left;margin-left:116523.7pt;margin-top:8.75pt;width:361.9pt;height:56.95pt;z-index:25165824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" filled="f" stroked="f">
          <v:textbox inset=",2.3mm">
            <w:txbxContent>
              <w:p w:rsidR="00AA1C91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 w:cs="Sylfaen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ՀԱՅԱՍՏԱՆԻ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ՀԱՆՐԱՊԵՏՈՒԹՅԱՆ</w:t>
                </w:r>
              </w:p>
              <w:p w:rsidR="005648AC" w:rsidRPr="003C3815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 w:cs="Times Armenian"/>
                    <w:szCs w:val="24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ԱՌՈՂՋԱՊԱՀՈՒԹՅԱՆ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ՆԱԽԱՐԱՐՈՒԹՅՈՒՆ</w:t>
                </w:r>
              </w:p>
              <w:p w:rsidR="005648AC" w:rsidRPr="00CA1C61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/>
                    <w:b/>
                    <w:bCs/>
                    <w:szCs w:val="24"/>
                    <w:lang w:val="en-US"/>
                  </w:rPr>
                </w:pPr>
                <w:r w:rsidRPr="00CA1C61">
                  <w:rPr>
                    <w:rFonts w:ascii="GHEA Grapalat" w:hAnsi="GHEA Grapalat" w:cs="Sylfaen"/>
                    <w:b/>
                    <w:bCs/>
                    <w:szCs w:val="24"/>
                    <w:lang w:val="en-US"/>
                  </w:rPr>
                  <w:t>ՆԱԽԱՐԱՐ</w:t>
                </w:r>
              </w:p>
            </w:txbxContent>
          </v:textbox>
          <w10:wrap anchorx="margin"/>
        </v:shape>
      </w:pict>
    </w:r>
    <w:r w:rsidR="00815217"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11236</wp:posOffset>
          </wp:positionV>
          <wp:extent cx="930275" cy="890270"/>
          <wp:effectExtent l="0" t="0" r="3175" b="5080"/>
          <wp:wrapTight wrapText="bothSides">
            <wp:wrapPolygon edited="0">
              <wp:start x="0" y="0"/>
              <wp:lineTo x="0" y="21261"/>
              <wp:lineTo x="21231" y="21261"/>
              <wp:lineTo x="21231" y="0"/>
              <wp:lineTo x="0" y="0"/>
            </wp:wrapPolygon>
          </wp:wrapTight>
          <wp:docPr id="2" name="Picture 2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648AC" w:rsidRDefault="005648AC" w:rsidP="00AA1C91">
    <w:pPr>
      <w:rPr>
        <w:rFonts w:ascii="GHEA Grapalat" w:hAnsi="GHEA Grapalat" w:cs="Sylfaen"/>
        <w:lang w:val="en-US"/>
      </w:rPr>
    </w:pPr>
  </w:p>
  <w:p w:rsidR="00AA1C91" w:rsidRPr="005648AC" w:rsidRDefault="00AA1C91" w:rsidP="00AA1C91">
    <w:pPr>
      <w:rPr>
        <w:rFonts w:ascii="GHEA Grapalat" w:hAnsi="GHEA Grapalat"/>
        <w:lang w:val="en-US"/>
      </w:rPr>
    </w:pPr>
  </w:p>
  <w:p w:rsidR="002943F2" w:rsidRPr="003C3815" w:rsidRDefault="002943F2" w:rsidP="00A04864">
    <w:pPr>
      <w:pBdr>
        <w:bottom w:val="thinThickSmallGap" w:sz="24" w:space="0" w:color="auto"/>
      </w:pBdr>
      <w:rPr>
        <w:rFonts w:ascii="GHEA Grapalat" w:hAnsi="GHEA Grapalat"/>
        <w:sz w:val="2"/>
        <w:lang w:val="en-US"/>
      </w:rPr>
    </w:pP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/>
        <w:b w:val="0"/>
        <w:sz w:val="18"/>
        <w:szCs w:val="20"/>
      </w:rPr>
      <w:t xml:space="preserve">______________N </w:t>
    </w:r>
    <w:r w:rsidR="00AA1C91">
      <w:rPr>
        <w:rFonts w:ascii="GHEA Grapalat" w:hAnsi="GHEA Grapalat"/>
        <w:b w:val="0"/>
        <w:sz w:val="18"/>
        <w:szCs w:val="20"/>
      </w:rPr>
      <w:t>_________________</w:t>
    </w: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 w:cs="Sylfaen"/>
        <w:b w:val="0"/>
        <w:sz w:val="18"/>
        <w:szCs w:val="20"/>
        <w:lang w:val="ru-RU"/>
      </w:rPr>
      <w:t>Ձեր</w:t>
    </w:r>
    <w:r w:rsidR="00AA1C91">
      <w:rPr>
        <w:rFonts w:ascii="GHEA Grapalat" w:hAnsi="GHEA Grapalat" w:cs="Times Armenian"/>
        <w:b w:val="0"/>
        <w:sz w:val="18"/>
        <w:szCs w:val="20"/>
      </w:rPr>
      <w:t xml:space="preserve"> N 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E8"/>
    <w:rsid w:val="00001B4D"/>
    <w:rsid w:val="00003E19"/>
    <w:rsid w:val="0000409F"/>
    <w:rsid w:val="00004B02"/>
    <w:rsid w:val="00006CE2"/>
    <w:rsid w:val="0000763B"/>
    <w:rsid w:val="00007DD4"/>
    <w:rsid w:val="00012DEE"/>
    <w:rsid w:val="00013E94"/>
    <w:rsid w:val="00016351"/>
    <w:rsid w:val="00017B20"/>
    <w:rsid w:val="00020348"/>
    <w:rsid w:val="000220FD"/>
    <w:rsid w:val="00022CFC"/>
    <w:rsid w:val="00023810"/>
    <w:rsid w:val="0002541E"/>
    <w:rsid w:val="00027DD8"/>
    <w:rsid w:val="00031E68"/>
    <w:rsid w:val="00031F0C"/>
    <w:rsid w:val="0003226D"/>
    <w:rsid w:val="00033A8D"/>
    <w:rsid w:val="0003513E"/>
    <w:rsid w:val="000401B7"/>
    <w:rsid w:val="000447C2"/>
    <w:rsid w:val="0004485C"/>
    <w:rsid w:val="00044E1C"/>
    <w:rsid w:val="000644C9"/>
    <w:rsid w:val="00066A7E"/>
    <w:rsid w:val="00074BEB"/>
    <w:rsid w:val="000750DE"/>
    <w:rsid w:val="00075A91"/>
    <w:rsid w:val="000834C6"/>
    <w:rsid w:val="00083873"/>
    <w:rsid w:val="00085DB2"/>
    <w:rsid w:val="00085FB8"/>
    <w:rsid w:val="000904FC"/>
    <w:rsid w:val="0009066C"/>
    <w:rsid w:val="00092FA3"/>
    <w:rsid w:val="000955E2"/>
    <w:rsid w:val="000A18E3"/>
    <w:rsid w:val="000A4F83"/>
    <w:rsid w:val="000A7056"/>
    <w:rsid w:val="000B23FD"/>
    <w:rsid w:val="000B67D5"/>
    <w:rsid w:val="000B6B81"/>
    <w:rsid w:val="000C49AD"/>
    <w:rsid w:val="000C49CC"/>
    <w:rsid w:val="000D163E"/>
    <w:rsid w:val="000D17F9"/>
    <w:rsid w:val="000D2B5E"/>
    <w:rsid w:val="000D4E5D"/>
    <w:rsid w:val="000E1441"/>
    <w:rsid w:val="000F05C5"/>
    <w:rsid w:val="000F0FEA"/>
    <w:rsid w:val="000F5F1F"/>
    <w:rsid w:val="000F6C9E"/>
    <w:rsid w:val="00100830"/>
    <w:rsid w:val="00100C62"/>
    <w:rsid w:val="001024A6"/>
    <w:rsid w:val="00103ECF"/>
    <w:rsid w:val="0010404D"/>
    <w:rsid w:val="00105094"/>
    <w:rsid w:val="00105DE9"/>
    <w:rsid w:val="00106B6D"/>
    <w:rsid w:val="0010735E"/>
    <w:rsid w:val="00107F33"/>
    <w:rsid w:val="00112189"/>
    <w:rsid w:val="001135CA"/>
    <w:rsid w:val="0011782A"/>
    <w:rsid w:val="00117C1A"/>
    <w:rsid w:val="00120371"/>
    <w:rsid w:val="001238EC"/>
    <w:rsid w:val="001258D8"/>
    <w:rsid w:val="00126773"/>
    <w:rsid w:val="00127DCD"/>
    <w:rsid w:val="001306C0"/>
    <w:rsid w:val="00130DED"/>
    <w:rsid w:val="0013178E"/>
    <w:rsid w:val="0013472E"/>
    <w:rsid w:val="001352AE"/>
    <w:rsid w:val="0013579D"/>
    <w:rsid w:val="001359AB"/>
    <w:rsid w:val="00142A65"/>
    <w:rsid w:val="00142E0D"/>
    <w:rsid w:val="00153ADB"/>
    <w:rsid w:val="00154869"/>
    <w:rsid w:val="00154B77"/>
    <w:rsid w:val="00160EEB"/>
    <w:rsid w:val="00161201"/>
    <w:rsid w:val="00171AED"/>
    <w:rsid w:val="001729B5"/>
    <w:rsid w:val="00174C28"/>
    <w:rsid w:val="00176B8D"/>
    <w:rsid w:val="0018238E"/>
    <w:rsid w:val="001840F2"/>
    <w:rsid w:val="00184589"/>
    <w:rsid w:val="001856F6"/>
    <w:rsid w:val="00185A73"/>
    <w:rsid w:val="00185D68"/>
    <w:rsid w:val="0018621B"/>
    <w:rsid w:val="00186AE8"/>
    <w:rsid w:val="0019044B"/>
    <w:rsid w:val="001921DD"/>
    <w:rsid w:val="00197017"/>
    <w:rsid w:val="001A194B"/>
    <w:rsid w:val="001A2B5A"/>
    <w:rsid w:val="001A2DC9"/>
    <w:rsid w:val="001A4607"/>
    <w:rsid w:val="001B16F2"/>
    <w:rsid w:val="001B2216"/>
    <w:rsid w:val="001B4A24"/>
    <w:rsid w:val="001B590C"/>
    <w:rsid w:val="001B7654"/>
    <w:rsid w:val="001C3601"/>
    <w:rsid w:val="001C779B"/>
    <w:rsid w:val="001C79C5"/>
    <w:rsid w:val="001D0482"/>
    <w:rsid w:val="001D53BB"/>
    <w:rsid w:val="001D5591"/>
    <w:rsid w:val="001E1849"/>
    <w:rsid w:val="001E2488"/>
    <w:rsid w:val="001E2C39"/>
    <w:rsid w:val="001E2D7B"/>
    <w:rsid w:val="001E64C7"/>
    <w:rsid w:val="001E7CB6"/>
    <w:rsid w:val="00200A6A"/>
    <w:rsid w:val="00207858"/>
    <w:rsid w:val="00207E2D"/>
    <w:rsid w:val="00210DA4"/>
    <w:rsid w:val="0021120B"/>
    <w:rsid w:val="002146D6"/>
    <w:rsid w:val="00221545"/>
    <w:rsid w:val="0022553E"/>
    <w:rsid w:val="002275EC"/>
    <w:rsid w:val="00231C87"/>
    <w:rsid w:val="002344A2"/>
    <w:rsid w:val="00234C8D"/>
    <w:rsid w:val="00234E35"/>
    <w:rsid w:val="00234FD4"/>
    <w:rsid w:val="00235A7E"/>
    <w:rsid w:val="00242595"/>
    <w:rsid w:val="00245BB8"/>
    <w:rsid w:val="00260824"/>
    <w:rsid w:val="00261041"/>
    <w:rsid w:val="00262B51"/>
    <w:rsid w:val="00263453"/>
    <w:rsid w:val="00265867"/>
    <w:rsid w:val="00272301"/>
    <w:rsid w:val="00277493"/>
    <w:rsid w:val="002817BB"/>
    <w:rsid w:val="00287574"/>
    <w:rsid w:val="00291ACB"/>
    <w:rsid w:val="002943F2"/>
    <w:rsid w:val="00294B03"/>
    <w:rsid w:val="00296A89"/>
    <w:rsid w:val="002A0DDB"/>
    <w:rsid w:val="002A0F80"/>
    <w:rsid w:val="002A374C"/>
    <w:rsid w:val="002A4584"/>
    <w:rsid w:val="002A71F0"/>
    <w:rsid w:val="002A7204"/>
    <w:rsid w:val="002B46A9"/>
    <w:rsid w:val="002B47B1"/>
    <w:rsid w:val="002B4EFC"/>
    <w:rsid w:val="002B5A04"/>
    <w:rsid w:val="002C0CFC"/>
    <w:rsid w:val="002C0F8B"/>
    <w:rsid w:val="002C0FC5"/>
    <w:rsid w:val="002C6B38"/>
    <w:rsid w:val="002C7A5A"/>
    <w:rsid w:val="002D2838"/>
    <w:rsid w:val="002D4952"/>
    <w:rsid w:val="002D4DB7"/>
    <w:rsid w:val="002D67A1"/>
    <w:rsid w:val="002E1B41"/>
    <w:rsid w:val="002E36C8"/>
    <w:rsid w:val="002E43D5"/>
    <w:rsid w:val="002E5BFF"/>
    <w:rsid w:val="002E6CE1"/>
    <w:rsid w:val="002F2295"/>
    <w:rsid w:val="002F3497"/>
    <w:rsid w:val="002F3BF7"/>
    <w:rsid w:val="002F419F"/>
    <w:rsid w:val="002F5A13"/>
    <w:rsid w:val="002F5C60"/>
    <w:rsid w:val="002F6FE8"/>
    <w:rsid w:val="0030204F"/>
    <w:rsid w:val="0030545B"/>
    <w:rsid w:val="00305C11"/>
    <w:rsid w:val="003062C7"/>
    <w:rsid w:val="00306D80"/>
    <w:rsid w:val="00312D14"/>
    <w:rsid w:val="00315726"/>
    <w:rsid w:val="00320095"/>
    <w:rsid w:val="003209E1"/>
    <w:rsid w:val="0032485D"/>
    <w:rsid w:val="00333A3D"/>
    <w:rsid w:val="00333A58"/>
    <w:rsid w:val="00336A12"/>
    <w:rsid w:val="00336CA8"/>
    <w:rsid w:val="003408ED"/>
    <w:rsid w:val="00340CA8"/>
    <w:rsid w:val="00340CAC"/>
    <w:rsid w:val="00341768"/>
    <w:rsid w:val="003417AF"/>
    <w:rsid w:val="0034689E"/>
    <w:rsid w:val="00351044"/>
    <w:rsid w:val="003511F7"/>
    <w:rsid w:val="00352024"/>
    <w:rsid w:val="00352600"/>
    <w:rsid w:val="00352A25"/>
    <w:rsid w:val="003556B6"/>
    <w:rsid w:val="003561B4"/>
    <w:rsid w:val="00356307"/>
    <w:rsid w:val="00360C6D"/>
    <w:rsid w:val="00364C45"/>
    <w:rsid w:val="00367B90"/>
    <w:rsid w:val="00370D52"/>
    <w:rsid w:val="00370FCE"/>
    <w:rsid w:val="0037298B"/>
    <w:rsid w:val="003729F1"/>
    <w:rsid w:val="00374D10"/>
    <w:rsid w:val="0037643D"/>
    <w:rsid w:val="0038400C"/>
    <w:rsid w:val="00386C40"/>
    <w:rsid w:val="00387E26"/>
    <w:rsid w:val="00392C71"/>
    <w:rsid w:val="00393BC6"/>
    <w:rsid w:val="00396711"/>
    <w:rsid w:val="00397A3B"/>
    <w:rsid w:val="003A1099"/>
    <w:rsid w:val="003A1C8F"/>
    <w:rsid w:val="003A34A5"/>
    <w:rsid w:val="003A3EFC"/>
    <w:rsid w:val="003A4A25"/>
    <w:rsid w:val="003A576A"/>
    <w:rsid w:val="003A599C"/>
    <w:rsid w:val="003B0014"/>
    <w:rsid w:val="003B1BA0"/>
    <w:rsid w:val="003B296E"/>
    <w:rsid w:val="003B722A"/>
    <w:rsid w:val="003C0A32"/>
    <w:rsid w:val="003C2EC4"/>
    <w:rsid w:val="003C3815"/>
    <w:rsid w:val="003C397A"/>
    <w:rsid w:val="003C4F3B"/>
    <w:rsid w:val="003C524A"/>
    <w:rsid w:val="003C781F"/>
    <w:rsid w:val="003D6D52"/>
    <w:rsid w:val="003E177E"/>
    <w:rsid w:val="003E1E11"/>
    <w:rsid w:val="003E25B6"/>
    <w:rsid w:val="003E56A3"/>
    <w:rsid w:val="003E75A3"/>
    <w:rsid w:val="003E7B0D"/>
    <w:rsid w:val="003E7B14"/>
    <w:rsid w:val="003F0487"/>
    <w:rsid w:val="003F2BF5"/>
    <w:rsid w:val="003F3877"/>
    <w:rsid w:val="003F4CE7"/>
    <w:rsid w:val="003F5E53"/>
    <w:rsid w:val="00403EED"/>
    <w:rsid w:val="004049E1"/>
    <w:rsid w:val="00405246"/>
    <w:rsid w:val="0040571A"/>
    <w:rsid w:val="00405F97"/>
    <w:rsid w:val="00407FC3"/>
    <w:rsid w:val="00413BEE"/>
    <w:rsid w:val="00420083"/>
    <w:rsid w:val="00421CBC"/>
    <w:rsid w:val="00426783"/>
    <w:rsid w:val="004269F6"/>
    <w:rsid w:val="00426BDB"/>
    <w:rsid w:val="00426DD7"/>
    <w:rsid w:val="00432226"/>
    <w:rsid w:val="004327A0"/>
    <w:rsid w:val="00433B12"/>
    <w:rsid w:val="004344E8"/>
    <w:rsid w:val="00436BC1"/>
    <w:rsid w:val="004372C0"/>
    <w:rsid w:val="00441CB8"/>
    <w:rsid w:val="0044454E"/>
    <w:rsid w:val="00450A65"/>
    <w:rsid w:val="00452FDA"/>
    <w:rsid w:val="004539AC"/>
    <w:rsid w:val="00454831"/>
    <w:rsid w:val="004574EB"/>
    <w:rsid w:val="004606CD"/>
    <w:rsid w:val="004621CC"/>
    <w:rsid w:val="0046293A"/>
    <w:rsid w:val="0046364F"/>
    <w:rsid w:val="00470D93"/>
    <w:rsid w:val="00470E8D"/>
    <w:rsid w:val="00476948"/>
    <w:rsid w:val="00483D9B"/>
    <w:rsid w:val="004902B9"/>
    <w:rsid w:val="00492F0E"/>
    <w:rsid w:val="004A0516"/>
    <w:rsid w:val="004A0B3E"/>
    <w:rsid w:val="004A33F5"/>
    <w:rsid w:val="004A3B03"/>
    <w:rsid w:val="004B657A"/>
    <w:rsid w:val="004B6941"/>
    <w:rsid w:val="004C1381"/>
    <w:rsid w:val="004C55B6"/>
    <w:rsid w:val="004C6040"/>
    <w:rsid w:val="004C7D18"/>
    <w:rsid w:val="004C7F14"/>
    <w:rsid w:val="004D1AE6"/>
    <w:rsid w:val="004D220B"/>
    <w:rsid w:val="004E00E4"/>
    <w:rsid w:val="004E2080"/>
    <w:rsid w:val="004E22DD"/>
    <w:rsid w:val="004E2504"/>
    <w:rsid w:val="004E465B"/>
    <w:rsid w:val="004F09A1"/>
    <w:rsid w:val="004F0C4B"/>
    <w:rsid w:val="004F0FAF"/>
    <w:rsid w:val="004F3D4E"/>
    <w:rsid w:val="004F5062"/>
    <w:rsid w:val="004F6D3A"/>
    <w:rsid w:val="00503012"/>
    <w:rsid w:val="00503604"/>
    <w:rsid w:val="0050535C"/>
    <w:rsid w:val="00506AA8"/>
    <w:rsid w:val="00507048"/>
    <w:rsid w:val="00507D54"/>
    <w:rsid w:val="00510F51"/>
    <w:rsid w:val="0051708D"/>
    <w:rsid w:val="0052544A"/>
    <w:rsid w:val="005274DD"/>
    <w:rsid w:val="00527FFB"/>
    <w:rsid w:val="00530A7A"/>
    <w:rsid w:val="00531E6E"/>
    <w:rsid w:val="00532174"/>
    <w:rsid w:val="00537B37"/>
    <w:rsid w:val="00541A0C"/>
    <w:rsid w:val="005423D1"/>
    <w:rsid w:val="00543052"/>
    <w:rsid w:val="0054446E"/>
    <w:rsid w:val="00550082"/>
    <w:rsid w:val="00551E83"/>
    <w:rsid w:val="005558E1"/>
    <w:rsid w:val="00563ADD"/>
    <w:rsid w:val="00563CAB"/>
    <w:rsid w:val="005648AC"/>
    <w:rsid w:val="00564940"/>
    <w:rsid w:val="00565E66"/>
    <w:rsid w:val="005710EE"/>
    <w:rsid w:val="00581242"/>
    <w:rsid w:val="00586273"/>
    <w:rsid w:val="00590C97"/>
    <w:rsid w:val="0059298C"/>
    <w:rsid w:val="005938D0"/>
    <w:rsid w:val="00593C8C"/>
    <w:rsid w:val="005976FA"/>
    <w:rsid w:val="0059795A"/>
    <w:rsid w:val="005A6799"/>
    <w:rsid w:val="005A6F03"/>
    <w:rsid w:val="005B0F84"/>
    <w:rsid w:val="005B20F6"/>
    <w:rsid w:val="005B4127"/>
    <w:rsid w:val="005B441F"/>
    <w:rsid w:val="005C0B9D"/>
    <w:rsid w:val="005C1D3E"/>
    <w:rsid w:val="005C3D99"/>
    <w:rsid w:val="005C519E"/>
    <w:rsid w:val="005C51AD"/>
    <w:rsid w:val="005C7A1F"/>
    <w:rsid w:val="005C7D93"/>
    <w:rsid w:val="005D05B7"/>
    <w:rsid w:val="005D0BA5"/>
    <w:rsid w:val="005D14A5"/>
    <w:rsid w:val="005D1B46"/>
    <w:rsid w:val="005D2D6E"/>
    <w:rsid w:val="005D3291"/>
    <w:rsid w:val="005D6244"/>
    <w:rsid w:val="005E3DCD"/>
    <w:rsid w:val="005E6A1D"/>
    <w:rsid w:val="005E7215"/>
    <w:rsid w:val="005F0A7A"/>
    <w:rsid w:val="005F0AEA"/>
    <w:rsid w:val="005F0F04"/>
    <w:rsid w:val="005F2473"/>
    <w:rsid w:val="00601EDD"/>
    <w:rsid w:val="006127FB"/>
    <w:rsid w:val="00614D43"/>
    <w:rsid w:val="00622A0A"/>
    <w:rsid w:val="00622EC5"/>
    <w:rsid w:val="0062387E"/>
    <w:rsid w:val="0063101F"/>
    <w:rsid w:val="00633066"/>
    <w:rsid w:val="00634677"/>
    <w:rsid w:val="00637BA3"/>
    <w:rsid w:val="006416D4"/>
    <w:rsid w:val="006431E7"/>
    <w:rsid w:val="00650D13"/>
    <w:rsid w:val="0065191B"/>
    <w:rsid w:val="00651AB7"/>
    <w:rsid w:val="00652D86"/>
    <w:rsid w:val="006533D2"/>
    <w:rsid w:val="00654A48"/>
    <w:rsid w:val="00654B68"/>
    <w:rsid w:val="006611FF"/>
    <w:rsid w:val="0066469D"/>
    <w:rsid w:val="00667722"/>
    <w:rsid w:val="00667A8C"/>
    <w:rsid w:val="0067145F"/>
    <w:rsid w:val="00672D56"/>
    <w:rsid w:val="00673741"/>
    <w:rsid w:val="0067472C"/>
    <w:rsid w:val="00680195"/>
    <w:rsid w:val="0068074C"/>
    <w:rsid w:val="00682171"/>
    <w:rsid w:val="00682628"/>
    <w:rsid w:val="00685D49"/>
    <w:rsid w:val="00686097"/>
    <w:rsid w:val="006866E8"/>
    <w:rsid w:val="00686945"/>
    <w:rsid w:val="00687178"/>
    <w:rsid w:val="00694AA7"/>
    <w:rsid w:val="00695A23"/>
    <w:rsid w:val="00696FD3"/>
    <w:rsid w:val="006A027C"/>
    <w:rsid w:val="006A10D5"/>
    <w:rsid w:val="006A5694"/>
    <w:rsid w:val="006A7674"/>
    <w:rsid w:val="006B0DCB"/>
    <w:rsid w:val="006B1468"/>
    <w:rsid w:val="006B1964"/>
    <w:rsid w:val="006B4F3B"/>
    <w:rsid w:val="006C2B3E"/>
    <w:rsid w:val="006C40B3"/>
    <w:rsid w:val="006C43DB"/>
    <w:rsid w:val="006C5072"/>
    <w:rsid w:val="006C5325"/>
    <w:rsid w:val="006C58CA"/>
    <w:rsid w:val="006C715C"/>
    <w:rsid w:val="006D022A"/>
    <w:rsid w:val="006D023C"/>
    <w:rsid w:val="006D023E"/>
    <w:rsid w:val="006D1BDB"/>
    <w:rsid w:val="006D7C1E"/>
    <w:rsid w:val="006E1F3D"/>
    <w:rsid w:val="006E403A"/>
    <w:rsid w:val="006E413D"/>
    <w:rsid w:val="006E4538"/>
    <w:rsid w:val="006E4613"/>
    <w:rsid w:val="006E4897"/>
    <w:rsid w:val="006E635F"/>
    <w:rsid w:val="006E78DC"/>
    <w:rsid w:val="006F2288"/>
    <w:rsid w:val="007014E0"/>
    <w:rsid w:val="00702D0F"/>
    <w:rsid w:val="00703A16"/>
    <w:rsid w:val="0070482D"/>
    <w:rsid w:val="00705A67"/>
    <w:rsid w:val="007068AB"/>
    <w:rsid w:val="0070784A"/>
    <w:rsid w:val="00710A9F"/>
    <w:rsid w:val="00714BE1"/>
    <w:rsid w:val="00715A3F"/>
    <w:rsid w:val="007201E1"/>
    <w:rsid w:val="00721D34"/>
    <w:rsid w:val="00724BE6"/>
    <w:rsid w:val="00724CB7"/>
    <w:rsid w:val="00724CC5"/>
    <w:rsid w:val="00725FDC"/>
    <w:rsid w:val="0072672F"/>
    <w:rsid w:val="00730B12"/>
    <w:rsid w:val="007326AB"/>
    <w:rsid w:val="00732804"/>
    <w:rsid w:val="00733BD0"/>
    <w:rsid w:val="00733F45"/>
    <w:rsid w:val="0073501C"/>
    <w:rsid w:val="0073630E"/>
    <w:rsid w:val="00736940"/>
    <w:rsid w:val="00746937"/>
    <w:rsid w:val="00751BA5"/>
    <w:rsid w:val="0075209B"/>
    <w:rsid w:val="00753F7D"/>
    <w:rsid w:val="00754A32"/>
    <w:rsid w:val="00757E6B"/>
    <w:rsid w:val="00757F6C"/>
    <w:rsid w:val="00761C06"/>
    <w:rsid w:val="0076305C"/>
    <w:rsid w:val="00764842"/>
    <w:rsid w:val="007732C3"/>
    <w:rsid w:val="0077361C"/>
    <w:rsid w:val="00775DED"/>
    <w:rsid w:val="00776B49"/>
    <w:rsid w:val="007776AA"/>
    <w:rsid w:val="007847CB"/>
    <w:rsid w:val="00790E65"/>
    <w:rsid w:val="00791688"/>
    <w:rsid w:val="00793811"/>
    <w:rsid w:val="007948F6"/>
    <w:rsid w:val="00795637"/>
    <w:rsid w:val="00797EC7"/>
    <w:rsid w:val="007A3561"/>
    <w:rsid w:val="007A4E0B"/>
    <w:rsid w:val="007A5249"/>
    <w:rsid w:val="007A568B"/>
    <w:rsid w:val="007A5774"/>
    <w:rsid w:val="007A73D7"/>
    <w:rsid w:val="007B15FA"/>
    <w:rsid w:val="007B1D6B"/>
    <w:rsid w:val="007B26B8"/>
    <w:rsid w:val="007B2E10"/>
    <w:rsid w:val="007B6E0F"/>
    <w:rsid w:val="007C129D"/>
    <w:rsid w:val="007D0386"/>
    <w:rsid w:val="007D14E3"/>
    <w:rsid w:val="007D2487"/>
    <w:rsid w:val="007E0087"/>
    <w:rsid w:val="007E044E"/>
    <w:rsid w:val="007E11F1"/>
    <w:rsid w:val="007F16D8"/>
    <w:rsid w:val="007F2170"/>
    <w:rsid w:val="007F49E6"/>
    <w:rsid w:val="007F5528"/>
    <w:rsid w:val="007F6269"/>
    <w:rsid w:val="007F636B"/>
    <w:rsid w:val="007F7D74"/>
    <w:rsid w:val="00800438"/>
    <w:rsid w:val="00804EBA"/>
    <w:rsid w:val="00806AF0"/>
    <w:rsid w:val="00812DDD"/>
    <w:rsid w:val="00815217"/>
    <w:rsid w:val="00816148"/>
    <w:rsid w:val="0081656B"/>
    <w:rsid w:val="008227E2"/>
    <w:rsid w:val="00823D8D"/>
    <w:rsid w:val="0082500A"/>
    <w:rsid w:val="00826EA2"/>
    <w:rsid w:val="00833BF0"/>
    <w:rsid w:val="00841E57"/>
    <w:rsid w:val="00843C39"/>
    <w:rsid w:val="00844757"/>
    <w:rsid w:val="00847717"/>
    <w:rsid w:val="008515A0"/>
    <w:rsid w:val="008540F7"/>
    <w:rsid w:val="008556CB"/>
    <w:rsid w:val="00863EEE"/>
    <w:rsid w:val="0086563F"/>
    <w:rsid w:val="00866875"/>
    <w:rsid w:val="0087172E"/>
    <w:rsid w:val="008721F0"/>
    <w:rsid w:val="00872F0E"/>
    <w:rsid w:val="00874FBF"/>
    <w:rsid w:val="00875062"/>
    <w:rsid w:val="00876A41"/>
    <w:rsid w:val="00876D7F"/>
    <w:rsid w:val="00877B56"/>
    <w:rsid w:val="0088520F"/>
    <w:rsid w:val="00886DAC"/>
    <w:rsid w:val="00895692"/>
    <w:rsid w:val="008970D2"/>
    <w:rsid w:val="00897549"/>
    <w:rsid w:val="008A444B"/>
    <w:rsid w:val="008A4E81"/>
    <w:rsid w:val="008A50D3"/>
    <w:rsid w:val="008A634E"/>
    <w:rsid w:val="008B0E5C"/>
    <w:rsid w:val="008B2B84"/>
    <w:rsid w:val="008B3204"/>
    <w:rsid w:val="008B3BCE"/>
    <w:rsid w:val="008B5273"/>
    <w:rsid w:val="008B72DC"/>
    <w:rsid w:val="008B7E7D"/>
    <w:rsid w:val="008C7C49"/>
    <w:rsid w:val="008C7DAE"/>
    <w:rsid w:val="008D12A4"/>
    <w:rsid w:val="008D3E0D"/>
    <w:rsid w:val="008D6199"/>
    <w:rsid w:val="008E4282"/>
    <w:rsid w:val="008E52AC"/>
    <w:rsid w:val="008E7F32"/>
    <w:rsid w:val="008F275D"/>
    <w:rsid w:val="008F4A73"/>
    <w:rsid w:val="008F70FF"/>
    <w:rsid w:val="00901378"/>
    <w:rsid w:val="00901E96"/>
    <w:rsid w:val="00906F1B"/>
    <w:rsid w:val="00910E81"/>
    <w:rsid w:val="00915915"/>
    <w:rsid w:val="00915D19"/>
    <w:rsid w:val="00916251"/>
    <w:rsid w:val="00917621"/>
    <w:rsid w:val="009229A7"/>
    <w:rsid w:val="00923C54"/>
    <w:rsid w:val="00923C7B"/>
    <w:rsid w:val="00932421"/>
    <w:rsid w:val="00932A7B"/>
    <w:rsid w:val="00935A23"/>
    <w:rsid w:val="00940C1A"/>
    <w:rsid w:val="00952FF9"/>
    <w:rsid w:val="0095462E"/>
    <w:rsid w:val="00954903"/>
    <w:rsid w:val="00955837"/>
    <w:rsid w:val="0095589F"/>
    <w:rsid w:val="0095695E"/>
    <w:rsid w:val="00956E9C"/>
    <w:rsid w:val="009612B6"/>
    <w:rsid w:val="0096502A"/>
    <w:rsid w:val="009666B2"/>
    <w:rsid w:val="00966AB0"/>
    <w:rsid w:val="00967D8A"/>
    <w:rsid w:val="009718B5"/>
    <w:rsid w:val="00972B7C"/>
    <w:rsid w:val="00973877"/>
    <w:rsid w:val="00976467"/>
    <w:rsid w:val="00982B59"/>
    <w:rsid w:val="00983264"/>
    <w:rsid w:val="0098764D"/>
    <w:rsid w:val="00995B6D"/>
    <w:rsid w:val="009A04D9"/>
    <w:rsid w:val="009A29B3"/>
    <w:rsid w:val="009A67E6"/>
    <w:rsid w:val="009A6DF0"/>
    <w:rsid w:val="009B0FEA"/>
    <w:rsid w:val="009B1E1F"/>
    <w:rsid w:val="009B282C"/>
    <w:rsid w:val="009B2976"/>
    <w:rsid w:val="009B2B7C"/>
    <w:rsid w:val="009B7896"/>
    <w:rsid w:val="009C1FC0"/>
    <w:rsid w:val="009C355B"/>
    <w:rsid w:val="009C69B8"/>
    <w:rsid w:val="009D0007"/>
    <w:rsid w:val="009D0904"/>
    <w:rsid w:val="009D0AAC"/>
    <w:rsid w:val="009D209B"/>
    <w:rsid w:val="009D3C09"/>
    <w:rsid w:val="009D756C"/>
    <w:rsid w:val="009E0966"/>
    <w:rsid w:val="009E1117"/>
    <w:rsid w:val="009E48F2"/>
    <w:rsid w:val="009E6523"/>
    <w:rsid w:val="009F3E0C"/>
    <w:rsid w:val="009F50CC"/>
    <w:rsid w:val="009F5DD6"/>
    <w:rsid w:val="00A004A2"/>
    <w:rsid w:val="00A00959"/>
    <w:rsid w:val="00A02F0A"/>
    <w:rsid w:val="00A04864"/>
    <w:rsid w:val="00A04CC3"/>
    <w:rsid w:val="00A060EC"/>
    <w:rsid w:val="00A077B1"/>
    <w:rsid w:val="00A1029A"/>
    <w:rsid w:val="00A10A0C"/>
    <w:rsid w:val="00A1123E"/>
    <w:rsid w:val="00A1209E"/>
    <w:rsid w:val="00A17832"/>
    <w:rsid w:val="00A17FB3"/>
    <w:rsid w:val="00A22558"/>
    <w:rsid w:val="00A22783"/>
    <w:rsid w:val="00A22E40"/>
    <w:rsid w:val="00A24960"/>
    <w:rsid w:val="00A2505D"/>
    <w:rsid w:val="00A34D17"/>
    <w:rsid w:val="00A37106"/>
    <w:rsid w:val="00A37DE8"/>
    <w:rsid w:val="00A436B6"/>
    <w:rsid w:val="00A44CAE"/>
    <w:rsid w:val="00A4588A"/>
    <w:rsid w:val="00A45E02"/>
    <w:rsid w:val="00A50ADC"/>
    <w:rsid w:val="00A50CEF"/>
    <w:rsid w:val="00A5162E"/>
    <w:rsid w:val="00A659E2"/>
    <w:rsid w:val="00A705AE"/>
    <w:rsid w:val="00A710E3"/>
    <w:rsid w:val="00A81601"/>
    <w:rsid w:val="00A822E5"/>
    <w:rsid w:val="00A8247B"/>
    <w:rsid w:val="00A83B23"/>
    <w:rsid w:val="00A83D11"/>
    <w:rsid w:val="00A840BE"/>
    <w:rsid w:val="00A9081C"/>
    <w:rsid w:val="00A919AA"/>
    <w:rsid w:val="00A92EDB"/>
    <w:rsid w:val="00A93BB7"/>
    <w:rsid w:val="00AA044D"/>
    <w:rsid w:val="00AA1C91"/>
    <w:rsid w:val="00AA27AB"/>
    <w:rsid w:val="00AA41EE"/>
    <w:rsid w:val="00AB0472"/>
    <w:rsid w:val="00AB0D27"/>
    <w:rsid w:val="00AB1C0A"/>
    <w:rsid w:val="00AB25E0"/>
    <w:rsid w:val="00AB3A02"/>
    <w:rsid w:val="00AB3AA5"/>
    <w:rsid w:val="00AB3F8A"/>
    <w:rsid w:val="00AB702A"/>
    <w:rsid w:val="00AC33F2"/>
    <w:rsid w:val="00AD0065"/>
    <w:rsid w:val="00AD00FA"/>
    <w:rsid w:val="00AD1D9A"/>
    <w:rsid w:val="00AD2809"/>
    <w:rsid w:val="00AD37D1"/>
    <w:rsid w:val="00AD381D"/>
    <w:rsid w:val="00AD4828"/>
    <w:rsid w:val="00AD7E4D"/>
    <w:rsid w:val="00AE1C48"/>
    <w:rsid w:val="00AE2621"/>
    <w:rsid w:val="00AE4046"/>
    <w:rsid w:val="00AE468E"/>
    <w:rsid w:val="00AE72B1"/>
    <w:rsid w:val="00AF0E7C"/>
    <w:rsid w:val="00AF1FE8"/>
    <w:rsid w:val="00AF43B1"/>
    <w:rsid w:val="00AF78BE"/>
    <w:rsid w:val="00B02985"/>
    <w:rsid w:val="00B05155"/>
    <w:rsid w:val="00B05A0B"/>
    <w:rsid w:val="00B07140"/>
    <w:rsid w:val="00B115C5"/>
    <w:rsid w:val="00B12D42"/>
    <w:rsid w:val="00B14F4C"/>
    <w:rsid w:val="00B20DE6"/>
    <w:rsid w:val="00B23394"/>
    <w:rsid w:val="00B25639"/>
    <w:rsid w:val="00B273AA"/>
    <w:rsid w:val="00B3148F"/>
    <w:rsid w:val="00B31DED"/>
    <w:rsid w:val="00B3326C"/>
    <w:rsid w:val="00B34B60"/>
    <w:rsid w:val="00B353BF"/>
    <w:rsid w:val="00B368AF"/>
    <w:rsid w:val="00B36C02"/>
    <w:rsid w:val="00B416A1"/>
    <w:rsid w:val="00B45F38"/>
    <w:rsid w:val="00B47FAC"/>
    <w:rsid w:val="00B503E4"/>
    <w:rsid w:val="00B50BF3"/>
    <w:rsid w:val="00B520F4"/>
    <w:rsid w:val="00B52A0A"/>
    <w:rsid w:val="00B54AAD"/>
    <w:rsid w:val="00B60C1D"/>
    <w:rsid w:val="00B63CAB"/>
    <w:rsid w:val="00B71F9F"/>
    <w:rsid w:val="00B736EA"/>
    <w:rsid w:val="00B770C5"/>
    <w:rsid w:val="00B771FA"/>
    <w:rsid w:val="00B81528"/>
    <w:rsid w:val="00B81A43"/>
    <w:rsid w:val="00B84DF0"/>
    <w:rsid w:val="00B84FA1"/>
    <w:rsid w:val="00B91CD2"/>
    <w:rsid w:val="00B91F7B"/>
    <w:rsid w:val="00B95167"/>
    <w:rsid w:val="00B97D4E"/>
    <w:rsid w:val="00BB33D2"/>
    <w:rsid w:val="00BC03F3"/>
    <w:rsid w:val="00BC2027"/>
    <w:rsid w:val="00BD270F"/>
    <w:rsid w:val="00BD4DD8"/>
    <w:rsid w:val="00BD7155"/>
    <w:rsid w:val="00BD7F98"/>
    <w:rsid w:val="00BE4D86"/>
    <w:rsid w:val="00BE6A82"/>
    <w:rsid w:val="00BE7BE8"/>
    <w:rsid w:val="00BF0812"/>
    <w:rsid w:val="00BF2EDB"/>
    <w:rsid w:val="00BF4943"/>
    <w:rsid w:val="00C03203"/>
    <w:rsid w:val="00C03764"/>
    <w:rsid w:val="00C042A1"/>
    <w:rsid w:val="00C0466C"/>
    <w:rsid w:val="00C05C51"/>
    <w:rsid w:val="00C06476"/>
    <w:rsid w:val="00C1017E"/>
    <w:rsid w:val="00C11398"/>
    <w:rsid w:val="00C1195D"/>
    <w:rsid w:val="00C13895"/>
    <w:rsid w:val="00C13D5A"/>
    <w:rsid w:val="00C16BA6"/>
    <w:rsid w:val="00C20D05"/>
    <w:rsid w:val="00C21469"/>
    <w:rsid w:val="00C310F1"/>
    <w:rsid w:val="00C31C49"/>
    <w:rsid w:val="00C3264C"/>
    <w:rsid w:val="00C32931"/>
    <w:rsid w:val="00C32A61"/>
    <w:rsid w:val="00C374D8"/>
    <w:rsid w:val="00C40FF8"/>
    <w:rsid w:val="00C51218"/>
    <w:rsid w:val="00C51C8F"/>
    <w:rsid w:val="00C52B12"/>
    <w:rsid w:val="00C52B89"/>
    <w:rsid w:val="00C53FCE"/>
    <w:rsid w:val="00C543AB"/>
    <w:rsid w:val="00C55807"/>
    <w:rsid w:val="00C605CF"/>
    <w:rsid w:val="00C6595B"/>
    <w:rsid w:val="00C67DB0"/>
    <w:rsid w:val="00C70205"/>
    <w:rsid w:val="00C70CBA"/>
    <w:rsid w:val="00C71ED2"/>
    <w:rsid w:val="00C74FA2"/>
    <w:rsid w:val="00C75508"/>
    <w:rsid w:val="00C7699F"/>
    <w:rsid w:val="00C805DD"/>
    <w:rsid w:val="00C8622C"/>
    <w:rsid w:val="00C90899"/>
    <w:rsid w:val="00C9107E"/>
    <w:rsid w:val="00C94092"/>
    <w:rsid w:val="00C9609A"/>
    <w:rsid w:val="00CA11E6"/>
    <w:rsid w:val="00CA1C61"/>
    <w:rsid w:val="00CA1EA9"/>
    <w:rsid w:val="00CA221B"/>
    <w:rsid w:val="00CA2410"/>
    <w:rsid w:val="00CA24D6"/>
    <w:rsid w:val="00CA397D"/>
    <w:rsid w:val="00CA7667"/>
    <w:rsid w:val="00CB2043"/>
    <w:rsid w:val="00CB2A66"/>
    <w:rsid w:val="00CB3744"/>
    <w:rsid w:val="00CB6F13"/>
    <w:rsid w:val="00CC25F4"/>
    <w:rsid w:val="00CC2789"/>
    <w:rsid w:val="00CC2B02"/>
    <w:rsid w:val="00CC5295"/>
    <w:rsid w:val="00CD2D79"/>
    <w:rsid w:val="00CD446F"/>
    <w:rsid w:val="00CD52BA"/>
    <w:rsid w:val="00CD5B32"/>
    <w:rsid w:val="00CE13B6"/>
    <w:rsid w:val="00CF0FC2"/>
    <w:rsid w:val="00CF192A"/>
    <w:rsid w:val="00CF3C22"/>
    <w:rsid w:val="00CF5210"/>
    <w:rsid w:val="00CF601C"/>
    <w:rsid w:val="00D02E59"/>
    <w:rsid w:val="00D035BC"/>
    <w:rsid w:val="00D04634"/>
    <w:rsid w:val="00D063CF"/>
    <w:rsid w:val="00D10B2D"/>
    <w:rsid w:val="00D10ED6"/>
    <w:rsid w:val="00D15711"/>
    <w:rsid w:val="00D17817"/>
    <w:rsid w:val="00D212F9"/>
    <w:rsid w:val="00D21988"/>
    <w:rsid w:val="00D21E22"/>
    <w:rsid w:val="00D2517F"/>
    <w:rsid w:val="00D269CD"/>
    <w:rsid w:val="00D26EE1"/>
    <w:rsid w:val="00D276DD"/>
    <w:rsid w:val="00D33FC6"/>
    <w:rsid w:val="00D34799"/>
    <w:rsid w:val="00D349DD"/>
    <w:rsid w:val="00D34F3D"/>
    <w:rsid w:val="00D3604D"/>
    <w:rsid w:val="00D37912"/>
    <w:rsid w:val="00D40BCE"/>
    <w:rsid w:val="00D47972"/>
    <w:rsid w:val="00D50B19"/>
    <w:rsid w:val="00D53FD0"/>
    <w:rsid w:val="00D54A1C"/>
    <w:rsid w:val="00D55275"/>
    <w:rsid w:val="00D55550"/>
    <w:rsid w:val="00D5667D"/>
    <w:rsid w:val="00D567A1"/>
    <w:rsid w:val="00D57781"/>
    <w:rsid w:val="00D61B34"/>
    <w:rsid w:val="00D62ACB"/>
    <w:rsid w:val="00D634D2"/>
    <w:rsid w:val="00D66426"/>
    <w:rsid w:val="00D709FA"/>
    <w:rsid w:val="00D71D06"/>
    <w:rsid w:val="00D73065"/>
    <w:rsid w:val="00D74E3C"/>
    <w:rsid w:val="00D804BF"/>
    <w:rsid w:val="00D80655"/>
    <w:rsid w:val="00D834B2"/>
    <w:rsid w:val="00D8378F"/>
    <w:rsid w:val="00D84058"/>
    <w:rsid w:val="00D85CE0"/>
    <w:rsid w:val="00D90531"/>
    <w:rsid w:val="00D925FB"/>
    <w:rsid w:val="00D9321E"/>
    <w:rsid w:val="00D93C7F"/>
    <w:rsid w:val="00D941A5"/>
    <w:rsid w:val="00D97304"/>
    <w:rsid w:val="00DB2100"/>
    <w:rsid w:val="00DB2AB1"/>
    <w:rsid w:val="00DB2C1A"/>
    <w:rsid w:val="00DB43B4"/>
    <w:rsid w:val="00DB5367"/>
    <w:rsid w:val="00DB67CE"/>
    <w:rsid w:val="00DD004B"/>
    <w:rsid w:val="00DD0B6F"/>
    <w:rsid w:val="00DD2A2B"/>
    <w:rsid w:val="00DD40E8"/>
    <w:rsid w:val="00DD4241"/>
    <w:rsid w:val="00DD4B8D"/>
    <w:rsid w:val="00DD5AC5"/>
    <w:rsid w:val="00DD5DC9"/>
    <w:rsid w:val="00DD6135"/>
    <w:rsid w:val="00DD6D56"/>
    <w:rsid w:val="00DE4CCD"/>
    <w:rsid w:val="00DE548C"/>
    <w:rsid w:val="00DE6B58"/>
    <w:rsid w:val="00DF3A5D"/>
    <w:rsid w:val="00DF4E1D"/>
    <w:rsid w:val="00DF63C4"/>
    <w:rsid w:val="00DF6BCF"/>
    <w:rsid w:val="00E00F7B"/>
    <w:rsid w:val="00E01875"/>
    <w:rsid w:val="00E03A56"/>
    <w:rsid w:val="00E0699F"/>
    <w:rsid w:val="00E06F49"/>
    <w:rsid w:val="00E06F74"/>
    <w:rsid w:val="00E07599"/>
    <w:rsid w:val="00E10F26"/>
    <w:rsid w:val="00E1103E"/>
    <w:rsid w:val="00E1341E"/>
    <w:rsid w:val="00E15592"/>
    <w:rsid w:val="00E2145D"/>
    <w:rsid w:val="00E22E83"/>
    <w:rsid w:val="00E2340A"/>
    <w:rsid w:val="00E275D6"/>
    <w:rsid w:val="00E27972"/>
    <w:rsid w:val="00E30094"/>
    <w:rsid w:val="00E32219"/>
    <w:rsid w:val="00E34D4D"/>
    <w:rsid w:val="00E3714A"/>
    <w:rsid w:val="00E4010D"/>
    <w:rsid w:val="00E40CA1"/>
    <w:rsid w:val="00E41501"/>
    <w:rsid w:val="00E435D8"/>
    <w:rsid w:val="00E440A8"/>
    <w:rsid w:val="00E521FC"/>
    <w:rsid w:val="00E602B8"/>
    <w:rsid w:val="00E70806"/>
    <w:rsid w:val="00E7170C"/>
    <w:rsid w:val="00E802D2"/>
    <w:rsid w:val="00E94047"/>
    <w:rsid w:val="00E96AAD"/>
    <w:rsid w:val="00EA59E3"/>
    <w:rsid w:val="00EA77B5"/>
    <w:rsid w:val="00EB3A14"/>
    <w:rsid w:val="00EB54B1"/>
    <w:rsid w:val="00EC2D1C"/>
    <w:rsid w:val="00EC3EEE"/>
    <w:rsid w:val="00EC5263"/>
    <w:rsid w:val="00EC5960"/>
    <w:rsid w:val="00EC5C61"/>
    <w:rsid w:val="00EC601D"/>
    <w:rsid w:val="00EC6DA5"/>
    <w:rsid w:val="00EC71A3"/>
    <w:rsid w:val="00EC7311"/>
    <w:rsid w:val="00ED21EE"/>
    <w:rsid w:val="00ED25FF"/>
    <w:rsid w:val="00ED602E"/>
    <w:rsid w:val="00ED7073"/>
    <w:rsid w:val="00ED7AEC"/>
    <w:rsid w:val="00EE2761"/>
    <w:rsid w:val="00EE7120"/>
    <w:rsid w:val="00EF0DDB"/>
    <w:rsid w:val="00EF1CA2"/>
    <w:rsid w:val="00EF30AB"/>
    <w:rsid w:val="00EF37F8"/>
    <w:rsid w:val="00EF4194"/>
    <w:rsid w:val="00EF5870"/>
    <w:rsid w:val="00EF7D6B"/>
    <w:rsid w:val="00F04170"/>
    <w:rsid w:val="00F0501B"/>
    <w:rsid w:val="00F105E0"/>
    <w:rsid w:val="00F10747"/>
    <w:rsid w:val="00F1159D"/>
    <w:rsid w:val="00F11734"/>
    <w:rsid w:val="00F13500"/>
    <w:rsid w:val="00F13691"/>
    <w:rsid w:val="00F14328"/>
    <w:rsid w:val="00F15C58"/>
    <w:rsid w:val="00F178D2"/>
    <w:rsid w:val="00F20FA7"/>
    <w:rsid w:val="00F3033D"/>
    <w:rsid w:val="00F34064"/>
    <w:rsid w:val="00F35582"/>
    <w:rsid w:val="00F37150"/>
    <w:rsid w:val="00F37A56"/>
    <w:rsid w:val="00F45C10"/>
    <w:rsid w:val="00F5035F"/>
    <w:rsid w:val="00F5080C"/>
    <w:rsid w:val="00F51A59"/>
    <w:rsid w:val="00F57260"/>
    <w:rsid w:val="00F5751A"/>
    <w:rsid w:val="00F61978"/>
    <w:rsid w:val="00F61DF1"/>
    <w:rsid w:val="00F63201"/>
    <w:rsid w:val="00F6665E"/>
    <w:rsid w:val="00F73FD6"/>
    <w:rsid w:val="00F7447C"/>
    <w:rsid w:val="00F74EF8"/>
    <w:rsid w:val="00F85889"/>
    <w:rsid w:val="00F90A85"/>
    <w:rsid w:val="00F9183D"/>
    <w:rsid w:val="00F93B09"/>
    <w:rsid w:val="00F95D13"/>
    <w:rsid w:val="00FA066E"/>
    <w:rsid w:val="00FA0BEF"/>
    <w:rsid w:val="00FA289D"/>
    <w:rsid w:val="00FA34A3"/>
    <w:rsid w:val="00FA761A"/>
    <w:rsid w:val="00FB48FC"/>
    <w:rsid w:val="00FB6DE5"/>
    <w:rsid w:val="00FB77D2"/>
    <w:rsid w:val="00FC288F"/>
    <w:rsid w:val="00FC3EBE"/>
    <w:rsid w:val="00FC5183"/>
    <w:rsid w:val="00FC71C8"/>
    <w:rsid w:val="00FC7B05"/>
    <w:rsid w:val="00FD1FE2"/>
    <w:rsid w:val="00FE22A8"/>
    <w:rsid w:val="00FE26A2"/>
    <w:rsid w:val="00FE770F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35BCAA71-6609-49F5-A25F-610BA2E0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AC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qFormat/>
    <w:rsid w:val="007068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068A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068AB"/>
    <w:pPr>
      <w:tabs>
        <w:tab w:val="center" w:pos="4677"/>
        <w:tab w:val="right" w:pos="9355"/>
      </w:tabs>
    </w:pPr>
  </w:style>
  <w:style w:type="paragraph" w:customStyle="1" w:styleId="Char1CharCharCharCharCharCharCharCharCharCharCharChar">
    <w:name w:val="Char1 Char Char Char Char Char Char Char Char Char Char Char Char"/>
    <w:basedOn w:val="Normal"/>
    <w:rsid w:val="00800438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CharChar">
    <w:name w:val="Char Char"/>
    <w:basedOn w:val="Normal"/>
    <w:rsid w:val="004C6040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Hyperlink">
    <w:name w:val="Hyperlink"/>
    <w:unhideWhenUsed/>
    <w:rsid w:val="00F34064"/>
    <w:rPr>
      <w:color w:val="0000FF"/>
      <w:u w:val="single"/>
    </w:rPr>
  </w:style>
  <w:style w:type="paragraph" w:styleId="NormalWeb">
    <w:name w:val="Normal (Web)"/>
    <w:basedOn w:val="Normal"/>
    <w:unhideWhenUsed/>
    <w:rsid w:val="00F3406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harChar0">
    <w:name w:val="Знак Знак Char Char"/>
    <w:basedOn w:val="Normal"/>
    <w:rsid w:val="00F34064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Emphasis">
    <w:name w:val="Emphasis"/>
    <w:qFormat/>
    <w:rsid w:val="001357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Desktop\POAK\Blank-Naxararutyun-new\Naxar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7hsoRD/k3KHzfUOItgSDRkkHNXwURbNMTSieV1r1mSQ=</DigestValue>
    </Reference>
    <Reference Type="http://www.w3.org/2000/09/xmldsig#Object" URI="#idOfficeObject">
      <DigestMethod Algorithm="http://www.w3.org/2001/04/xmlenc#sha256"/>
      <DigestValue>Noq943YMSNYmXBCJ07bCdpZYyeozV3oqHV+527yxcSo=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rZ9oDfI2bcTfI57GX0OjRVuHfkv3R4QU9X1pkeF9Zbg=</DigestValue>
    </Reference>
    <Reference Type="http://www.w3.org/2000/09/xmldsig#Object" URI="#idValidSigLnImg">
      <DigestMethod Algorithm="http://www.w3.org/2001/04/xmlenc#sha256"/>
      <DigestValue>yDekF/k+q1f2y4QqRWAOhsfoLu6uYVy+FZQ5Xn3rlhg=</DigestValue>
    </Reference>
    <Reference Type="http://www.w3.org/2000/09/xmldsig#Object" URI="#idInvalidSigLnImg">
      <DigestMethod Algorithm="http://www.w3.org/2001/04/xmlenc#sha256"/>
      <DigestValue>Zy3gfdDImT/HCzCDZSdNmyxNNEei7fVMOwZQ7Sz0m5s=</DigestValue>
    </Reference>
  </SignedInfo>
  <SignatureValue>YP8cJhSAXS5wzJW0vLiP2L40JbLEEwJSekQxl34GM51XxKqZ1FkNJl5fAyip5lZkW5YuJtKNfz83
fk1VqqU7J7o4OAsUYlipAdmaRw6dBo6uxAv4HvYpfIPANPlb91r3Mi/qtqyrCM0yOWMG60ccvbMv
qup7fHjjQtynGDBEGTs2qwmtgIj0jbwqwdR3M4idAqwzqcDjKSjLk4vJipzBvIjn4nYOR4+ptjAh
DKVKc+7TDyjhFExNsayj4Ck8O/dwp1GdEOl4l06F2UG2RQ1ZBPeZFO20ajSvDPbtmZkqk+RaECpK
EYmNmWscIrxbXyiDp1t+4dJc7HYUgp1mA6xJyw==</SignatureValue>
  <KeyInfo>
    <X509Data>
      <X509Certificate>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j7ceLF6lxtnRPhzLIPtgrimQ+7zj1W/bLmLCUskTxjM=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v8/hol/YB6OUAXETdSDvM/FWByNA5KM47pGfqgkCvyY=</DigestValue>
      </Reference>
      <Reference URI="/word/document.xml?ContentType=application/vnd.openxmlformats-officedocument.wordprocessingml.document.main+xml">
        <DigestMethod Algorithm="http://www.w3.org/2001/04/xmlenc#sha256"/>
        <DigestValue>LoG6ttksG0IJXB9pfQkCksRDlfV92WU2DKOy0yaLkgA=</DigestValue>
      </Reference>
      <Reference URI="/word/endnotes.xml?ContentType=application/vnd.openxmlformats-officedocument.wordprocessingml.endnotes+xml">
        <DigestMethod Algorithm="http://www.w3.org/2001/04/xmlenc#sha256"/>
        <DigestValue>LJXgap3zvI6Z9DX9Bu1dSed6g0DhZ1FZHXGEhssOeVM=</DigestValue>
      </Reference>
      <Reference URI="/word/fontTable.xml?ContentType=application/vnd.openxmlformats-officedocument.wordprocessingml.fontTable+xml">
        <DigestMethod Algorithm="http://www.w3.org/2001/04/xmlenc#sha256"/>
        <DigestValue>R5tlKhF+UzMnLHvVxRh7QXCD6z7PD1UcrHhDAnkIJ18=</DigestValue>
      </Reference>
      <Reference URI="/word/footer1.xml?ContentType=application/vnd.openxmlformats-officedocument.wordprocessingml.footer+xml">
        <DigestMethod Algorithm="http://www.w3.org/2001/04/xmlenc#sha256"/>
        <DigestValue>m/+CSsbbWsfDj9cigF1nizoAipwt14Lh1wi9zz0WGOo=</DigestValue>
      </Reference>
      <Reference URI="/word/footnotes.xml?ContentType=application/vnd.openxmlformats-officedocument.wordprocessingml.footnotes+xml">
        <DigestMethod Algorithm="http://www.w3.org/2001/04/xmlenc#sha256"/>
        <DigestValue>DImlLfBWbHetkeMoF5ShxQBRpaBQiXwRVkNDfCwbSY0=</DigestValue>
      </Reference>
      <Reference URI="/word/header1.xml?ContentType=application/vnd.openxmlformats-officedocument.wordprocessingml.header+xml">
        <DigestMethod Algorithm="http://www.w3.org/2001/04/xmlenc#sha256"/>
        <DigestValue>dNXSa4YUVU4Ln8I49ZtERY0SleDEPQAspz7gE5/KkHo=</DigestValue>
      </Reference>
      <Reference URI="/word/header2.xml?ContentType=application/vnd.openxmlformats-officedocument.wordprocessingml.header+xml">
        <DigestMethod Algorithm="http://www.w3.org/2001/04/xmlenc#sha256"/>
        <DigestValue>smy17+jVj86MNinAtMW24a/7xr+tS7WUBousvwuChJY=</DigestValue>
      </Reference>
      <Reference URI="/word/media/image1.emf?ContentType=image/x-emf">
        <DigestMethod Algorithm="http://www.w3.org/2001/04/xmlenc#sha256"/>
        <DigestValue>mJ6ke7SSsMkf5xJ74rsDMhcNjE3wmXjGUDAwaTIFbHM=</DigestValue>
      </Reference>
      <Reference URI="/word/media/image2.jpeg?ContentType=image/jpeg">
        <DigestMethod Algorithm="http://www.w3.org/2001/04/xmlenc#sha256"/>
        <DigestValue>KH31TdmXfU0MspvZa3ndmK+euM9kN9QVXVv6Uzd3eak=</DigestValue>
      </Reference>
      <Reference URI="/word/media/image3.png?ContentType=image/png">
        <DigestMethod Algorithm="http://www.w3.org/2001/04/xmlenc#sha256"/>
        <DigestValue>eOC6KQJh7UZQlDky0pKjHMQG3PKuD7GSIQP6n9PG2fI=</DigestValue>
      </Reference>
      <Reference URI="/word/settings.xml?ContentType=application/vnd.openxmlformats-officedocument.wordprocessingml.settings+xml">
        <DigestMethod Algorithm="http://www.w3.org/2001/04/xmlenc#sha256"/>
        <DigestValue>WcbHCrcWv8QOyqDy88ap88Bp7kdlelIeQ5RkB2A096M=</DigestValue>
      </Reference>
      <Reference URI="/word/styles.xml?ContentType=application/vnd.openxmlformats-officedocument.wordprocessingml.styles+xml">
        <DigestMethod Algorithm="http://www.w3.org/2001/04/xmlenc#sha256"/>
        <DigestValue>QZ2dkkDeP/dMSU1yRs3ssCHaUEJdRrwBEGutVPuSrDc=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wqqckh1KFNJ5uVo3h5Rtfcz40EW+fICngBLolq3lXjE=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2024-08-20T13:01:34Z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{B5273954-296D-40A8-A075-83430C341B21}</SetupID>
          <SignatureText/>
          <SignatureImage>AQAAAGwAAAAAAAAAAAAAAHoAAAAXAAAAAAAAAAAAAADoCwAAUwIAACBFTUYAAAEAkEQAAAwAAAABAAAAAAAAAAAAAAAAAAAAgAcAADgEAADcAQAADAEAAAAAAAAAAAAAAAAAAGBDBwDgFgQARgAAACwAAAAgAAAARU1GKwFAAQAcAAAAEAAAAAIQwNsBAAAAYAAAAGAAAABGAAAA3AsAANALAABFTUYrIkAEAAwAAAAAAAAAHkAJAAwAAAAAAAAAJEABAAwAAAAAAAAAMEACABAAAAAEAAAAAACAPyFABwAMAAAAAAAAAAhAAAUoCwAAH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CgsQSy8nAANLAAD1xwkBAQEFHA8QBgEB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ԼԵՆԱ ՆԱՆՈՒՇՅԱՆ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2024-08-20T13:01:34Z</xd:SigningTime>
          <xd:SigningCertificate>
            <xd:Cert>
              <xd:CertDigest>
                <DigestMethod Algorithm="http://www.w3.org/2001/04/xmlenc#sha256"/>
                <DigestValue>oO8kRUPp3ybyQRxHfFKDtmRxHyqjGmiJJrXcGUnKDRg=</DigestValue>
              </xd:CertDigest>
              <xd:IssuerSerial>
                <X509IssuerName>CN=CA of RoA, SERIALNUMBER=1, O=EKENG CJSC, C=AM</X509IssuerName>
                <X509SerialNumber>5181231686540507714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s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D2Ud3YAAAAABPjgdAAAAABASYhgAAAAALoViWAAAAAAbEeKYAAAAACw+vZdAAAAAPr19l0AAAAAS/P2XQAAAABF7vZdAAAAAKnn9l0AAAAAQuX2XQAAAAAD2PZdAAAAAL/W9l0AAAAAjWbwXQAAAACvaqyJZPC5AAAAAAAAALkAUJ+6bh9Aq+f+////lPK5ACzU+3bM8bkAAEYWAYCouW4AAAAAWNT7dv//AAAAAAAAO9X7djvV+3bE8rkAAAAAAAAAAADh93Z2AAAAAAcAAAD08rkA9PK5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QK/wAAANyruQB4XrZ2yQsKe1CsuQA8rrkAhV62dsc1NHX0q7kAAAAAAAAAAACA5RhepnntXXidIgF0q7kA2Ku5APqhE17/////xKu5ANK7711QIPRdBrzvXUcf7l1ZH+5dgzU0dYDlGF6jNTR17Ku5ALO7710Q6pIKAAAAAAAAevYUrLkApK25ADlctnb0q7kAAgAAAEVctnYMqBhe4P///wAAAAAAAAAAAAAAAJABAAAAAAABAAAAAGEAcgAAAGEABgAAAAAAAADh93Z2AAAAAAYAAABIrbkASK25AAACAAD8////AQAAAAAAAAAAAAAAAAAAAAAAAADoxFV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yAAAAXAAAAAEAAABVVcZBvoTGQQoAAABQAAAADgAAAEwAAAAAAAAAAAAAAAAAAAD//////////2gAAAA8BTUFRgUxBSAARgUxBUYFSAVSBUcFRQUxBUYFBgAAAAgAAAAIAAAACQAAAAMAAAAIAAAACQAAAAgAAAAIAAAACAAAAAc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JAEAAAoAAABwAAAA3wAAAHwAAAABAAAAVVXGQb6ExkEKAAAAcAAAACQAAABMAAAABAAAAAkAAABwAAAA4QAAAH0AAACUAAAAUwBpAGcAbgBlAGQAIABiAHkAOgAgAE4AQQBOAFUAUwBIAFkAQQBOACAATABFAE4AQQAgADUAMQAxADQANwA1ADAAMQA2ADQABgAAAAMAAAAHAAAABwAAAAYAAAAHAAAAAwAAAAcAAAAFAAAAAwAAAAMAAAAIAAAABwAAAAgAAAAIAAAABgAAAAgAAAAFAAAABwAAAAgAAAADAAAABQAAAAYAAAAIAAAABwAAAAMAAAAGAAAABgAAAAYAAAAGAAAABgAAAAYAAAAGAAAABgAAAAYAAAAGAAAAFgAAAAwAAAAAAAAAJQAAAAwAAAACAAAADgAAABQAAAAAAAAAEAAAABQAAAA=</Object>
  <Object Id="idInvalidSigLnImg">AQAAAGwAAAAAAAAAAAAAAP8AAAB/AAAAAAAAAAAAAADLGAAAaQwAACBFTUYAAAEAW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2Ud3YAAAAABPjgdAAAAABASYhgAAAAALoViWAAAAAAbEeKYAAAAACw+vZdAAAAAPr19l0AAAAAS/P2XQAAAABF7vZdAAAAAKnn9l0AAAAAQuX2XQAAAAAD2PZdAAAAAL/W9l0AAAAAjWbwXQAAAACvaqyJZPC5AAAAAAAAALkAUJ+6bh9Aq+f+////lPK5ACzU+3bM8bkAAEYWAYCouW4AAAAAWNT7dv//AAAAAAAAO9X7djvV+3bE8rkAAAAAAAAAAADh93Z2AAAAAAcAAAD08rkA9PK5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QK/wAAANyruQB4XrZ2yQsKe1CsuQA8rrkAhV62dsc1NHX0q7kAAAAAAAAAAACA5RhepnntXXidIgF0q7kA2Ku5APqhE17/////xKu5ANK7711QIPRdBrzvXUcf7l1ZH+5dgzU0dYDlGF6jNTR17Ku5ALO7710Q6pIKAAAAAAAAevYUrLkApK25ADlctnb0q7kAAgAAAEVctnYMqBhe4P///wAAAAAAAAAAAAAAAJABAAAAAAABAAAAAGEAcgAAAGEABgAAAAAAAADh93Z2AAAAAAYAAABIrbkASK25AAACAAD8////AQAAAAAAAAAAAAAAAAAAAAAAAADoxFV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yAAAAXAAAAAEAAABVVcZBvoTGQQoAAABQAAAADgAAAEwAAAAAAAAAAAAAAAAAAAD//////////2gAAAA8BTUFRgUxBSAARgUxBUYFSAVSBUcFRQUxBUYFBgAAAAgAAAAIAAAACQAAAAMAAAAIAAAACQAAAAgAAAAIAAAACAAAAAc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JAEAAAoAAABwAAAA3wAAAHwAAAABAAAAVVXGQb6ExkEKAAAAcAAAACQAAABMAAAABAAAAAkAAABwAAAA4QAAAH0AAACUAAAAUwBpAGcAbgBlAGQAIABiAHkAOgAgAE4AQQBOAFUAUwBIAFkAQQBOACAATABFAE4AQQAgADUAMQAxADQANwA1ADAAMQA2ADQABgAAAAMAAAAHAAAABwAAAAYAAAAHAAAAAwAAAAcAAAAFAAAAAwAAAAMAAAAIAAAABwAAAAgAAAAIAAAABgAAAAgAAAAFAAAABwAAAAgAAAADAAAABQAAAAY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Naxarar.dotm</Template>
  <TotalTime>525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Hayrapetyan</dc:creator>
  <cp:keywords>https://mul2-moh.gov.am/tasks/760551/oneclick/grutyun-qaxshin9-VAVER.docx?token=91971a3bc14a6b7d752736adae3c92fb</cp:keywords>
  <cp:lastModifiedBy>Anahit Ghiasyan</cp:lastModifiedBy>
  <cp:revision>579</cp:revision>
  <cp:lastPrinted>2008-01-25T12:43:00Z</cp:lastPrinted>
  <dcterms:created xsi:type="dcterms:W3CDTF">2020-12-16T07:35:00Z</dcterms:created>
  <dcterms:modified xsi:type="dcterms:W3CDTF">2024-08-20T13:01:00Z</dcterms:modified>
</cp:coreProperties>
</file>